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F84DC" w14:textId="296E112C" w:rsidR="00132E75" w:rsidRDefault="00A23538" w:rsidP="001C17E3">
      <w:pPr>
        <w:spacing w:before="120" w:after="120" w:line="276" w:lineRule="auto"/>
        <w:jc w:val="center"/>
        <w:rPr>
          <w:b/>
        </w:rPr>
      </w:pPr>
      <w:r>
        <w:rPr>
          <w:b/>
        </w:rPr>
        <w:t xml:space="preserve">ANEXO </w:t>
      </w:r>
      <w:r w:rsidR="000959E5">
        <w:rPr>
          <w:b/>
        </w:rPr>
        <w:t>III</w:t>
      </w:r>
    </w:p>
    <w:p w14:paraId="7EB8AFF4" w14:textId="77777777" w:rsidR="00132E75" w:rsidRPr="00954E83" w:rsidRDefault="00132E75" w:rsidP="001C17E3">
      <w:pPr>
        <w:spacing w:before="120" w:after="120" w:line="276" w:lineRule="auto"/>
        <w:jc w:val="center"/>
        <w:rPr>
          <w:rFonts w:cs="Arial"/>
          <w:b/>
          <w:caps/>
          <w:szCs w:val="20"/>
          <w:u w:val="single"/>
        </w:rPr>
      </w:pPr>
    </w:p>
    <w:p w14:paraId="47C4B662" w14:textId="54403BA6" w:rsidR="00132E75" w:rsidRPr="001C17E3" w:rsidRDefault="00381EE7" w:rsidP="001C17E3">
      <w:pPr>
        <w:spacing w:before="120" w:after="120" w:line="276" w:lineRule="auto"/>
        <w:jc w:val="center"/>
        <w:rPr>
          <w:rFonts w:cs="Arial"/>
          <w:b/>
          <w:caps/>
          <w:szCs w:val="20"/>
          <w:u w:val="single"/>
        </w:rPr>
      </w:pPr>
      <w:r>
        <w:rPr>
          <w:rFonts w:cs="Arial"/>
          <w:b/>
          <w:caps/>
          <w:szCs w:val="20"/>
          <w:u w:val="single"/>
        </w:rPr>
        <w:t>DECLARAÇÃO</w:t>
      </w:r>
      <w:r w:rsidRPr="00381EE7">
        <w:rPr>
          <w:rFonts w:cs="Arial"/>
          <w:b/>
          <w:caps/>
          <w:szCs w:val="20"/>
          <w:u w:val="single"/>
        </w:rPr>
        <w:t xml:space="preserve"> DE VISTORIA</w:t>
      </w:r>
      <w:r w:rsidR="003731FF">
        <w:rPr>
          <w:rFonts w:cs="Arial"/>
          <w:b/>
          <w:caps/>
          <w:szCs w:val="20"/>
          <w:u w:val="single"/>
        </w:rPr>
        <w:t xml:space="preserve"> (MODELO)</w:t>
      </w:r>
    </w:p>
    <w:p w14:paraId="6095AB09" w14:textId="77777777" w:rsidR="00132E75" w:rsidRPr="00E6118C" w:rsidRDefault="00132E75" w:rsidP="001C17E3">
      <w:pPr>
        <w:spacing w:before="120" w:after="120" w:line="276" w:lineRule="auto"/>
        <w:jc w:val="center"/>
        <w:rPr>
          <w:b/>
          <w:szCs w:val="20"/>
        </w:rPr>
      </w:pPr>
    </w:p>
    <w:p w14:paraId="77764C58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105BD28B" w14:textId="06FA7055" w:rsidR="00132E75" w:rsidRPr="00E6118C" w:rsidRDefault="00132E75" w:rsidP="00132E75">
      <w:pPr>
        <w:spacing w:line="360" w:lineRule="auto"/>
        <w:jc w:val="both"/>
        <w:rPr>
          <w:szCs w:val="20"/>
        </w:rPr>
      </w:pPr>
      <w:r w:rsidRPr="00E6118C">
        <w:rPr>
          <w:szCs w:val="20"/>
        </w:rPr>
        <w:t xml:space="preserve">Declaramos, para fins de participação no Processo Licitatório </w:t>
      </w:r>
      <w:r w:rsidR="008C5371">
        <w:rPr>
          <w:szCs w:val="20"/>
        </w:rPr>
        <w:t xml:space="preserve">nº </w:t>
      </w:r>
      <w:r w:rsidR="009201FC">
        <w:rPr>
          <w:b/>
          <w:bCs/>
          <w:szCs w:val="20"/>
        </w:rPr>
        <w:t>78</w:t>
      </w:r>
      <w:r w:rsidR="008C5371" w:rsidRPr="000959E5">
        <w:rPr>
          <w:b/>
          <w:bCs/>
          <w:szCs w:val="20"/>
        </w:rPr>
        <w:t>/20</w:t>
      </w:r>
      <w:r w:rsidR="000959E5" w:rsidRPr="000959E5">
        <w:rPr>
          <w:b/>
          <w:bCs/>
          <w:szCs w:val="20"/>
        </w:rPr>
        <w:t>22</w:t>
      </w:r>
      <w:r w:rsidR="008C5371">
        <w:rPr>
          <w:szCs w:val="20"/>
        </w:rPr>
        <w:t xml:space="preserve">, Processo SEI nº </w:t>
      </w:r>
      <w:r w:rsidR="009201FC" w:rsidRPr="009201FC">
        <w:rPr>
          <w:b/>
          <w:bCs/>
          <w:szCs w:val="20"/>
        </w:rPr>
        <w:t>23762.016386/2022-79</w:t>
      </w:r>
      <w:r w:rsidRPr="00E6118C">
        <w:rPr>
          <w:szCs w:val="20"/>
        </w:rPr>
        <w:t>, que vistoriamos o local de instalação do objeto</w:t>
      </w:r>
      <w:r>
        <w:rPr>
          <w:szCs w:val="20"/>
        </w:rPr>
        <w:t xml:space="preserve"> e execução do objeto</w:t>
      </w:r>
      <w:r w:rsidRPr="00E6118C">
        <w:rPr>
          <w:szCs w:val="20"/>
        </w:rPr>
        <w:t xml:space="preserve"> do presente certame</w:t>
      </w:r>
      <w:r>
        <w:rPr>
          <w:szCs w:val="20"/>
        </w:rPr>
        <w:t>,</w:t>
      </w:r>
      <w:r w:rsidRPr="00E6118C">
        <w:rPr>
          <w:szCs w:val="20"/>
        </w:rPr>
        <w:t xml:space="preserve"> conforme discriminado no endereço indicado, e que tomamos conhecimento de todas as informações necessárias ao cumprimento das obrigações </w:t>
      </w:r>
      <w:r w:rsidR="00D22271">
        <w:rPr>
          <w:szCs w:val="20"/>
        </w:rPr>
        <w:t xml:space="preserve">do </w:t>
      </w:r>
      <w:r w:rsidRPr="00E6118C">
        <w:rPr>
          <w:szCs w:val="20"/>
        </w:rPr>
        <w:t>objeto desta licitação.</w:t>
      </w:r>
    </w:p>
    <w:p w14:paraId="2DA8DAAA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41D98021" w14:textId="2AEF105F" w:rsidR="00132E75" w:rsidRPr="00E6118C" w:rsidRDefault="00132E75" w:rsidP="00132E75">
      <w:pPr>
        <w:spacing w:line="360" w:lineRule="auto"/>
        <w:jc w:val="right"/>
        <w:rPr>
          <w:szCs w:val="20"/>
        </w:rPr>
      </w:pPr>
      <w:r w:rsidRPr="00E6118C">
        <w:rPr>
          <w:szCs w:val="20"/>
        </w:rPr>
        <w:t xml:space="preserve">Pelotas, </w:t>
      </w:r>
      <w:r w:rsidR="00913B16">
        <w:rPr>
          <w:szCs w:val="20"/>
        </w:rPr>
        <w:t>____</w:t>
      </w:r>
      <w:r w:rsidRPr="00E6118C">
        <w:rPr>
          <w:szCs w:val="20"/>
        </w:rPr>
        <w:t xml:space="preserve"> de </w:t>
      </w:r>
      <w:r w:rsidR="00913B16">
        <w:rPr>
          <w:szCs w:val="20"/>
        </w:rPr>
        <w:t>__________________</w:t>
      </w:r>
      <w:r>
        <w:rPr>
          <w:szCs w:val="20"/>
        </w:rPr>
        <w:t xml:space="preserve"> de 20</w:t>
      </w:r>
      <w:r w:rsidR="00913B16">
        <w:rPr>
          <w:szCs w:val="20"/>
        </w:rPr>
        <w:t>__</w:t>
      </w:r>
      <w:r>
        <w:rPr>
          <w:szCs w:val="20"/>
        </w:rPr>
        <w:t>.</w:t>
      </w:r>
    </w:p>
    <w:p w14:paraId="501539B2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595334FC" w14:textId="77777777" w:rsidR="00132E75" w:rsidRPr="00D22271" w:rsidRDefault="00132E75" w:rsidP="00132E75">
      <w:pPr>
        <w:spacing w:line="360" w:lineRule="auto"/>
        <w:rPr>
          <w:b/>
          <w:szCs w:val="20"/>
          <w:u w:val="single"/>
        </w:rPr>
      </w:pPr>
      <w:r w:rsidRPr="00D22271">
        <w:rPr>
          <w:b/>
          <w:szCs w:val="20"/>
          <w:u w:val="single"/>
        </w:rPr>
        <w:t xml:space="preserve">LICITANTE: </w:t>
      </w:r>
    </w:p>
    <w:p w14:paraId="682480C9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5B6D85AC" w14:textId="491C4867" w:rsidR="00132E75" w:rsidRPr="00E6118C" w:rsidRDefault="00D22271" w:rsidP="00D22271">
      <w:pPr>
        <w:spacing w:line="480" w:lineRule="auto"/>
        <w:rPr>
          <w:szCs w:val="20"/>
        </w:rPr>
      </w:pPr>
      <w:r>
        <w:rPr>
          <w:szCs w:val="20"/>
        </w:rPr>
        <w:t>Nome da</w:t>
      </w:r>
      <w:r w:rsidR="00132E75" w:rsidRPr="00E6118C">
        <w:rPr>
          <w:szCs w:val="20"/>
        </w:rPr>
        <w:t xml:space="preserve"> Empresa / CNPJ: _________</w:t>
      </w:r>
      <w:r>
        <w:rPr>
          <w:szCs w:val="20"/>
        </w:rPr>
        <w:t>_________</w:t>
      </w:r>
      <w:r w:rsidR="00132E75" w:rsidRPr="00E6118C">
        <w:rPr>
          <w:szCs w:val="20"/>
        </w:rPr>
        <w:t>_____________________________</w:t>
      </w:r>
      <w:r w:rsidR="00132E75">
        <w:rPr>
          <w:szCs w:val="20"/>
        </w:rPr>
        <w:t>____</w:t>
      </w:r>
    </w:p>
    <w:p w14:paraId="122F98EA" w14:textId="36C8B207" w:rsidR="00132E75" w:rsidRPr="00E6118C" w:rsidRDefault="00132E75" w:rsidP="00D22271">
      <w:pPr>
        <w:spacing w:line="480" w:lineRule="auto"/>
        <w:rPr>
          <w:szCs w:val="20"/>
        </w:rPr>
      </w:pPr>
      <w:r w:rsidRPr="00E6118C">
        <w:rPr>
          <w:szCs w:val="20"/>
        </w:rPr>
        <w:t>Representante</w:t>
      </w:r>
      <w:r>
        <w:rPr>
          <w:szCs w:val="20"/>
        </w:rPr>
        <w:t xml:space="preserve"> Legal</w:t>
      </w:r>
      <w:r w:rsidRPr="00E6118C">
        <w:rPr>
          <w:szCs w:val="20"/>
        </w:rPr>
        <w:t xml:space="preserve"> (</w:t>
      </w:r>
      <w:r w:rsidR="00D22271">
        <w:rPr>
          <w:szCs w:val="20"/>
        </w:rPr>
        <w:t>N</w:t>
      </w:r>
      <w:r w:rsidRPr="00E6118C">
        <w:rPr>
          <w:szCs w:val="20"/>
        </w:rPr>
        <w:t>ome</w:t>
      </w:r>
      <w:r w:rsidR="00D22271">
        <w:rPr>
          <w:szCs w:val="20"/>
        </w:rPr>
        <w:t xml:space="preserve"> / CPF</w:t>
      </w:r>
      <w:r w:rsidRPr="00E6118C">
        <w:rPr>
          <w:szCs w:val="20"/>
        </w:rPr>
        <w:t>): ___________</w:t>
      </w:r>
      <w:r w:rsidR="00D22271">
        <w:rPr>
          <w:szCs w:val="20"/>
        </w:rPr>
        <w:t>___</w:t>
      </w:r>
      <w:r w:rsidRPr="00E6118C">
        <w:rPr>
          <w:szCs w:val="20"/>
        </w:rPr>
        <w:t>______________________________</w:t>
      </w:r>
    </w:p>
    <w:p w14:paraId="167BF0E5" w14:textId="09A82DE4" w:rsidR="00D22271" w:rsidRPr="00E6118C" w:rsidRDefault="00D22271" w:rsidP="00D22271">
      <w:pPr>
        <w:spacing w:line="480" w:lineRule="auto"/>
        <w:rPr>
          <w:szCs w:val="20"/>
        </w:rPr>
      </w:pPr>
      <w:r w:rsidRPr="00E6118C">
        <w:rPr>
          <w:szCs w:val="20"/>
        </w:rPr>
        <w:t>Assinatura: __________________________________</w:t>
      </w:r>
      <w:r>
        <w:rPr>
          <w:szCs w:val="20"/>
        </w:rPr>
        <w:t>________</w:t>
      </w:r>
      <w:r w:rsidRPr="00E6118C">
        <w:rPr>
          <w:szCs w:val="20"/>
        </w:rPr>
        <w:t>__________________</w:t>
      </w:r>
      <w:r>
        <w:rPr>
          <w:szCs w:val="20"/>
        </w:rPr>
        <w:t>____</w:t>
      </w:r>
    </w:p>
    <w:p w14:paraId="6FAF7D4D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3A66E637" w14:textId="165F5F34" w:rsidR="00132E75" w:rsidRPr="00D22271" w:rsidRDefault="00D22271" w:rsidP="00132E75">
      <w:pPr>
        <w:spacing w:line="360" w:lineRule="auto"/>
        <w:rPr>
          <w:b/>
          <w:szCs w:val="20"/>
          <w:u w:val="single"/>
        </w:rPr>
      </w:pPr>
      <w:r>
        <w:rPr>
          <w:b/>
          <w:szCs w:val="20"/>
          <w:u w:val="single"/>
        </w:rPr>
        <w:t>HOSPITAL ESCOLA U</w:t>
      </w:r>
      <w:r w:rsidR="00132E75" w:rsidRPr="00D22271">
        <w:rPr>
          <w:b/>
          <w:szCs w:val="20"/>
          <w:u w:val="single"/>
        </w:rPr>
        <w:t>FPel</w:t>
      </w:r>
      <w:r w:rsidR="00913B16" w:rsidRPr="00D22271">
        <w:rPr>
          <w:b/>
          <w:szCs w:val="20"/>
          <w:u w:val="single"/>
        </w:rPr>
        <w:t xml:space="preserve"> – Filial EBSERH</w:t>
      </w:r>
      <w:r w:rsidR="00132E75" w:rsidRPr="00D22271">
        <w:rPr>
          <w:b/>
          <w:szCs w:val="20"/>
          <w:u w:val="single"/>
        </w:rPr>
        <w:t>:</w:t>
      </w:r>
    </w:p>
    <w:p w14:paraId="189A8D8C" w14:textId="77777777" w:rsidR="00132E75" w:rsidRPr="00E6118C" w:rsidRDefault="00132E75" w:rsidP="00132E75">
      <w:pPr>
        <w:spacing w:line="360" w:lineRule="auto"/>
        <w:rPr>
          <w:szCs w:val="20"/>
        </w:rPr>
      </w:pPr>
    </w:p>
    <w:p w14:paraId="7C34E4DC" w14:textId="164EF58A" w:rsidR="00132E75" w:rsidRPr="00E6118C" w:rsidRDefault="00D22271" w:rsidP="00D22271">
      <w:pPr>
        <w:spacing w:line="480" w:lineRule="auto"/>
        <w:rPr>
          <w:szCs w:val="20"/>
        </w:rPr>
      </w:pPr>
      <w:r>
        <w:rPr>
          <w:szCs w:val="20"/>
        </w:rPr>
        <w:t>Representante (</w:t>
      </w:r>
      <w:r w:rsidR="00132E75" w:rsidRPr="00E6118C">
        <w:rPr>
          <w:szCs w:val="20"/>
        </w:rPr>
        <w:t>Nome</w:t>
      </w:r>
      <w:r>
        <w:rPr>
          <w:szCs w:val="20"/>
        </w:rPr>
        <w:t xml:space="preserve"> / SIAPE)</w:t>
      </w:r>
      <w:r w:rsidR="00132E75" w:rsidRPr="00E6118C">
        <w:rPr>
          <w:szCs w:val="20"/>
        </w:rPr>
        <w:t>: _______________</w:t>
      </w:r>
      <w:r>
        <w:rPr>
          <w:szCs w:val="20"/>
        </w:rPr>
        <w:t>__</w:t>
      </w:r>
      <w:r w:rsidR="00132E75" w:rsidRPr="00E6118C">
        <w:rPr>
          <w:szCs w:val="20"/>
        </w:rPr>
        <w:t>______________________________</w:t>
      </w:r>
    </w:p>
    <w:p w14:paraId="7A3F0714" w14:textId="0E4F85CC" w:rsidR="00132E75" w:rsidRDefault="00D22271" w:rsidP="00D22271">
      <w:pPr>
        <w:spacing w:line="480" w:lineRule="auto"/>
        <w:rPr>
          <w:szCs w:val="20"/>
        </w:rPr>
      </w:pPr>
      <w:r>
        <w:rPr>
          <w:szCs w:val="20"/>
        </w:rPr>
        <w:t xml:space="preserve">Cargo / </w:t>
      </w:r>
      <w:r w:rsidR="00132E75" w:rsidRPr="00E6118C">
        <w:rPr>
          <w:szCs w:val="20"/>
        </w:rPr>
        <w:t>Função:  ____________________________________</w:t>
      </w:r>
      <w:r>
        <w:rPr>
          <w:szCs w:val="20"/>
        </w:rPr>
        <w:t>_________________</w:t>
      </w:r>
      <w:r w:rsidR="00132E75" w:rsidRPr="00E6118C">
        <w:rPr>
          <w:szCs w:val="20"/>
        </w:rPr>
        <w:t>______</w:t>
      </w:r>
    </w:p>
    <w:p w14:paraId="1BE1C638" w14:textId="2E6DBDA0" w:rsidR="00D22271" w:rsidRPr="00E6118C" w:rsidRDefault="00D22271" w:rsidP="00D22271">
      <w:pPr>
        <w:spacing w:line="480" w:lineRule="auto"/>
        <w:rPr>
          <w:szCs w:val="20"/>
        </w:rPr>
      </w:pPr>
      <w:r w:rsidRPr="00E6118C">
        <w:rPr>
          <w:szCs w:val="20"/>
        </w:rPr>
        <w:t>Assinatura: _______________________________________</w:t>
      </w:r>
      <w:r>
        <w:rPr>
          <w:szCs w:val="20"/>
        </w:rPr>
        <w:t>_________________________</w:t>
      </w:r>
    </w:p>
    <w:p w14:paraId="03FA8E15" w14:textId="77777777" w:rsidR="00D22271" w:rsidRDefault="00D22271" w:rsidP="00D22271">
      <w:pPr>
        <w:spacing w:line="480" w:lineRule="auto"/>
        <w:rPr>
          <w:szCs w:val="20"/>
        </w:rPr>
      </w:pPr>
    </w:p>
    <w:p w14:paraId="5EFF7975" w14:textId="77777777" w:rsidR="00132E75" w:rsidRDefault="00132E75" w:rsidP="00132E75">
      <w:pPr>
        <w:spacing w:after="360"/>
        <w:jc w:val="center"/>
        <w:rPr>
          <w:rFonts w:cs="Arial"/>
          <w:b/>
          <w:bCs/>
          <w:szCs w:val="20"/>
        </w:rPr>
      </w:pPr>
    </w:p>
    <w:p w14:paraId="09E36CA0" w14:textId="77777777" w:rsidR="00132E75" w:rsidRDefault="00132E75" w:rsidP="00132E75">
      <w:pPr>
        <w:spacing w:after="360"/>
        <w:jc w:val="center"/>
        <w:rPr>
          <w:rFonts w:cs="Arial"/>
          <w:b/>
          <w:bCs/>
          <w:szCs w:val="20"/>
        </w:rPr>
      </w:pPr>
    </w:p>
    <w:p w14:paraId="74CAF7E9" w14:textId="77777777" w:rsidR="00132E75" w:rsidRDefault="00132E75" w:rsidP="00132E75">
      <w:pPr>
        <w:spacing w:after="360"/>
        <w:jc w:val="center"/>
        <w:rPr>
          <w:rFonts w:cs="Arial"/>
          <w:b/>
          <w:bCs/>
          <w:szCs w:val="20"/>
        </w:rPr>
      </w:pPr>
    </w:p>
    <w:p w14:paraId="299591EB" w14:textId="77777777" w:rsidR="00132E75" w:rsidRDefault="00132E75" w:rsidP="00132E75">
      <w:pPr>
        <w:spacing w:after="360"/>
        <w:jc w:val="center"/>
        <w:rPr>
          <w:rFonts w:cs="Arial"/>
          <w:b/>
          <w:bCs/>
          <w:szCs w:val="20"/>
        </w:rPr>
      </w:pPr>
    </w:p>
    <w:p w14:paraId="5C84D235" w14:textId="77777777" w:rsidR="00132E75" w:rsidRDefault="00132E75" w:rsidP="00132E75">
      <w:pPr>
        <w:spacing w:after="360"/>
        <w:jc w:val="center"/>
        <w:rPr>
          <w:rFonts w:cs="Arial"/>
          <w:b/>
          <w:bCs/>
          <w:szCs w:val="20"/>
        </w:rPr>
      </w:pPr>
    </w:p>
    <w:sectPr w:rsidR="00132E75" w:rsidSect="00901FC6">
      <w:headerReference w:type="default" r:id="rId12"/>
      <w:footerReference w:type="default" r:id="rId13"/>
      <w:pgSz w:w="11906" w:h="16838"/>
      <w:pgMar w:top="1418" w:right="1418" w:bottom="1418" w:left="1418" w:header="425" w:footer="27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EAFE" w14:textId="77777777" w:rsidR="00E00A22" w:rsidRDefault="00E00A22">
      <w:r>
        <w:separator/>
      </w:r>
    </w:p>
  </w:endnote>
  <w:endnote w:type="continuationSeparator" w:id="0">
    <w:p w14:paraId="1AD6B6D3" w14:textId="77777777" w:rsidR="00E00A22" w:rsidRDefault="00E00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pranq eco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Times New Roman" w:cs="Tahoma"/>
        <w:color w:val="auto"/>
        <w:kern w:val="0"/>
        <w:sz w:val="20"/>
        <w:szCs w:val="24"/>
      </w:rPr>
      <w:id w:val="1298257300"/>
      <w:docPartObj>
        <w:docPartGallery w:val="Page Numbers (Bottom of Page)"/>
        <w:docPartUnique/>
      </w:docPartObj>
    </w:sdtPr>
    <w:sdtContent>
      <w:p w14:paraId="08C4FFC4" w14:textId="77777777" w:rsidR="006F5C83" w:rsidRDefault="006F5C83" w:rsidP="001F2480">
        <w:pPr>
          <w:pStyle w:val="Normal1"/>
          <w:spacing w:line="240" w:lineRule="auto"/>
          <w:jc w:val="center"/>
          <w:rPr>
            <w:sz w:val="16"/>
            <w:szCs w:val="16"/>
          </w:rPr>
        </w:pPr>
      </w:p>
      <w:p w14:paraId="0894C352" w14:textId="77777777" w:rsidR="006F5C83" w:rsidRDefault="006F5C83">
        <w:pPr>
          <w:pStyle w:val="Rodap"/>
          <w:jc w:val="right"/>
        </w:pPr>
      </w:p>
      <w:p w14:paraId="4E15CE58" w14:textId="4E64382C" w:rsidR="006F5C83" w:rsidRDefault="006F5C8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3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599F098" w14:textId="77777777" w:rsidR="006F5C83" w:rsidRPr="00AA705A" w:rsidRDefault="006F5C83" w:rsidP="001A4FE0">
    <w:pPr>
      <w:pStyle w:val="Rodap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AE348" w14:textId="77777777" w:rsidR="00E00A22" w:rsidRDefault="00E00A22">
      <w:r>
        <w:separator/>
      </w:r>
    </w:p>
  </w:footnote>
  <w:footnote w:type="continuationSeparator" w:id="0">
    <w:p w14:paraId="4810A1D0" w14:textId="77777777" w:rsidR="00E00A22" w:rsidRDefault="00E00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AB9F" w14:textId="77777777" w:rsidR="00913B16" w:rsidRDefault="00913B16" w:rsidP="00913B16">
    <w:pPr>
      <w:pStyle w:val="Cabealho"/>
      <w:tabs>
        <w:tab w:val="clear" w:pos="4252"/>
        <w:tab w:val="center" w:pos="3969"/>
      </w:tabs>
      <w:jc w:val="center"/>
      <w:rPr>
        <w:b/>
        <w:sz w:val="18"/>
      </w:rPr>
    </w:pPr>
    <w:r>
      <w:rPr>
        <w:noProof/>
      </w:rPr>
      <w:drawing>
        <wp:anchor distT="0" distB="0" distL="0" distR="0" simplePos="0" relativeHeight="251660288" behindDoc="0" locked="0" layoutInCell="1" allowOverlap="1" wp14:anchorId="23C90B6B" wp14:editId="72C7D798">
          <wp:simplePos x="0" y="0"/>
          <wp:positionH relativeFrom="column">
            <wp:posOffset>-704850</wp:posOffset>
          </wp:positionH>
          <wp:positionV relativeFrom="paragraph">
            <wp:posOffset>-9525</wp:posOffset>
          </wp:positionV>
          <wp:extent cx="1199515" cy="333375"/>
          <wp:effectExtent l="0" t="0" r="635" b="9525"/>
          <wp:wrapSquare wrapText="largest"/>
          <wp:docPr id="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515" cy="3333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EBBAB2" w14:textId="77777777" w:rsidR="00913B16" w:rsidRPr="00736F30" w:rsidRDefault="00913B16" w:rsidP="00913B16">
    <w:pPr>
      <w:pStyle w:val="Cabealho"/>
      <w:tabs>
        <w:tab w:val="clear" w:pos="4252"/>
        <w:tab w:val="left" w:pos="945"/>
        <w:tab w:val="center" w:pos="3969"/>
        <w:tab w:val="center" w:pos="4535"/>
      </w:tabs>
      <w:rPr>
        <w:b/>
      </w:rPr>
    </w:pPr>
    <w:r>
      <w:rPr>
        <w:b/>
      </w:rPr>
      <w:tab/>
    </w:r>
    <w:r>
      <w:rPr>
        <w:b/>
      </w:rPr>
      <w:tab/>
      <w:t xml:space="preserve">                HOSPITAL ESCOLA DA</w:t>
    </w:r>
  </w:p>
  <w:p w14:paraId="55660086" w14:textId="77777777" w:rsidR="00913B16" w:rsidRPr="00736F30" w:rsidRDefault="00913B16" w:rsidP="00913B16">
    <w:pPr>
      <w:pStyle w:val="Cabealho"/>
      <w:tabs>
        <w:tab w:val="clear" w:pos="4252"/>
        <w:tab w:val="left" w:pos="1755"/>
        <w:tab w:val="center" w:pos="3969"/>
        <w:tab w:val="center" w:pos="4535"/>
      </w:tabs>
      <w:rPr>
        <w:b/>
      </w:rPr>
    </w:pPr>
    <w:r>
      <w:rPr>
        <w:b/>
      </w:rPr>
      <w:t xml:space="preserve">                               </w:t>
    </w:r>
    <w:r w:rsidRPr="00736F30">
      <w:rPr>
        <w:b/>
      </w:rPr>
      <w:t>UNIVERSIDADE FEDERAL DE PELOTAS</w:t>
    </w:r>
    <w:r>
      <w:rPr>
        <w:b/>
      </w:rPr>
      <w:t xml:space="preserve">                                           </w:t>
    </w:r>
  </w:p>
  <w:p w14:paraId="452F07EB" w14:textId="77777777" w:rsidR="00913B16" w:rsidRDefault="00000000" w:rsidP="00913B16">
    <w:pPr>
      <w:pStyle w:val="Cabealho"/>
      <w:tabs>
        <w:tab w:val="clear" w:pos="4252"/>
        <w:tab w:val="clear" w:pos="8504"/>
        <w:tab w:val="left" w:pos="1755"/>
        <w:tab w:val="left" w:pos="5130"/>
      </w:tabs>
      <w:jc w:val="center"/>
      <w:rPr>
        <w:b/>
        <w:sz w:val="18"/>
      </w:rPr>
    </w:pPr>
    <w:r>
      <w:rPr>
        <w:b/>
        <w:noProof/>
        <w:sz w:val="18"/>
      </w:rPr>
      <w:object w:dxaOrig="1440" w:dyaOrig="1440" w14:anchorId="6CA49A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99.85pt;margin-top:4.1pt;width:53.05pt;height:50.7pt;z-index:251658240;visibility:visible;mso-wrap-edited:f;mso-position-horizontal-relative:text;mso-position-vertical-relative:text" o:allowincell="f" fillcolor="window">
          <v:imagedata r:id="rId2" o:title=""/>
        </v:shape>
        <o:OLEObject Type="Embed" ProgID="Word.Picture.8" ShapeID="_x0000_s1026" DrawAspect="Content" ObjectID="_1732615459" r:id="rId3"/>
      </w:object>
    </w:r>
    <w:r w:rsidR="00913B16">
      <w:rPr>
        <w:b/>
        <w:sz w:val="18"/>
      </w:rPr>
      <w:tab/>
    </w:r>
    <w:r w:rsidR="00913B16">
      <w:rPr>
        <w:b/>
        <w:sz w:val="18"/>
      </w:rPr>
      <w:tab/>
    </w:r>
  </w:p>
  <w:p w14:paraId="384FAA26" w14:textId="77777777" w:rsidR="00913B16" w:rsidRDefault="00913B16" w:rsidP="00913B16">
    <w:pPr>
      <w:pStyle w:val="Cabealho"/>
      <w:tabs>
        <w:tab w:val="left" w:pos="1755"/>
        <w:tab w:val="center" w:pos="4535"/>
      </w:tabs>
      <w:jc w:val="center"/>
      <w:rPr>
        <w:b/>
        <w:sz w:val="18"/>
      </w:rPr>
    </w:pPr>
  </w:p>
  <w:p w14:paraId="633F3D3C" w14:textId="77777777" w:rsidR="00913B16" w:rsidRDefault="00913B16" w:rsidP="00913B16">
    <w:pPr>
      <w:pStyle w:val="Cabealho"/>
    </w:pPr>
  </w:p>
  <w:p w14:paraId="0C1D00F0" w14:textId="77777777" w:rsidR="00913B16" w:rsidRDefault="00913B16" w:rsidP="00913B16">
    <w:pPr>
      <w:pStyle w:val="Cabealho"/>
    </w:pPr>
  </w:p>
  <w:p w14:paraId="4FB9BE5E" w14:textId="77777777" w:rsidR="00913B16" w:rsidRDefault="00913B16" w:rsidP="00913B16">
    <w:pPr>
      <w:pStyle w:val="Cabealho"/>
    </w:pPr>
  </w:p>
  <w:p w14:paraId="4D5EDB5A" w14:textId="77777777" w:rsidR="006F5C83" w:rsidRPr="00913B16" w:rsidRDefault="006F5C83" w:rsidP="00913B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righ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0">
    <w:nsid w:val="031E3D24"/>
    <w:multiLevelType w:val="hybridMultilevel"/>
    <w:tmpl w:val="0D0AB400"/>
    <w:lvl w:ilvl="0" w:tplc="FA1EE91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37008"/>
    <w:multiLevelType w:val="multilevel"/>
    <w:tmpl w:val="436294BE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07B319EB"/>
    <w:multiLevelType w:val="multilevel"/>
    <w:tmpl w:val="CC685E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20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194E16"/>
    <w:multiLevelType w:val="multilevel"/>
    <w:tmpl w:val="1BAE4EE8"/>
    <w:styleLink w:val="Estilo3"/>
    <w:lvl w:ilvl="0">
      <w:start w:val="1"/>
      <w:numFmt w:val="decimal"/>
      <w:lvlText w:val="9.%1"/>
      <w:lvlJc w:val="left"/>
      <w:pPr>
        <w:ind w:left="862" w:hanging="360"/>
      </w:pPr>
      <w:rPr>
        <w:rFonts w:hint="default"/>
      </w:rPr>
    </w:lvl>
    <w:lvl w:ilvl="1">
      <w:start w:val="1"/>
      <w:numFmt w:val="none"/>
      <w:lvlText w:val="9.1.1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6" w15:restartNumberingAfterBreak="0">
    <w:nsid w:val="096F22C5"/>
    <w:multiLevelType w:val="multilevel"/>
    <w:tmpl w:val="2EA03DE2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115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upperLetter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7" w15:restartNumberingAfterBreak="0">
    <w:nsid w:val="131704C7"/>
    <w:multiLevelType w:val="multilevel"/>
    <w:tmpl w:val="D35C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upperRoman"/>
      <w:lvlText w:val="%4."/>
      <w:lvlJc w:val="righ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2F7233"/>
    <w:multiLevelType w:val="multilevel"/>
    <w:tmpl w:val="8D6ABFF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71B0EA9"/>
    <w:multiLevelType w:val="multilevel"/>
    <w:tmpl w:val="33C0D07E"/>
    <w:styleLink w:val="Estilo1"/>
    <w:lvl w:ilvl="0">
      <w:start w:val="1"/>
      <w:numFmt w:val="decimal"/>
      <w:lvlText w:val="8.%1"/>
      <w:lvlJc w:val="left"/>
      <w:pPr>
        <w:ind w:left="720" w:hanging="360"/>
      </w:pPr>
      <w:rPr>
        <w:rFonts w:ascii="Spranq eco sans" w:hAnsi="Spranq eco san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607B"/>
    <w:multiLevelType w:val="multilevel"/>
    <w:tmpl w:val="50EAAD4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5C100D"/>
    <w:multiLevelType w:val="multilevel"/>
    <w:tmpl w:val="670CCF0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8E97FB4"/>
    <w:multiLevelType w:val="multilevel"/>
    <w:tmpl w:val="C8DEA0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color w:val="auto"/>
      </w:rPr>
    </w:lvl>
    <w:lvl w:ilvl="3">
      <w:start w:val="1"/>
      <w:numFmt w:val="upperRoman"/>
      <w:lvlText w:val="%4."/>
      <w:lvlJc w:val="righ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94068"/>
    <w:multiLevelType w:val="multilevel"/>
    <w:tmpl w:val="34B2FF5A"/>
    <w:lvl w:ilvl="0">
      <w:start w:val="18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3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upperLetter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4208004E"/>
    <w:multiLevelType w:val="multilevel"/>
    <w:tmpl w:val="7C649F58"/>
    <w:styleLink w:val="Estilo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C7F07"/>
    <w:multiLevelType w:val="multilevel"/>
    <w:tmpl w:val="2BD2A72E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3" w:hanging="600"/>
      </w:pPr>
      <w:rPr>
        <w:rFonts w:ascii="Arial" w:hAnsi="Arial" w:cs="Arial" w:hint="default"/>
        <w:sz w:val="22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4A281E26"/>
    <w:multiLevelType w:val="multilevel"/>
    <w:tmpl w:val="F06856C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42" w:hanging="435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56" w:hanging="1800"/>
      </w:pPr>
      <w:rPr>
        <w:rFonts w:hint="default"/>
      </w:rPr>
    </w:lvl>
  </w:abstractNum>
  <w:abstractNum w:abstractNumId="17" w15:restartNumberingAfterBreak="0">
    <w:nsid w:val="4B182379"/>
    <w:multiLevelType w:val="multilevel"/>
    <w:tmpl w:val="2F4859A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B4019D6"/>
    <w:multiLevelType w:val="multilevel"/>
    <w:tmpl w:val="C0ECD69A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4F1760B3"/>
    <w:multiLevelType w:val="multilevel"/>
    <w:tmpl w:val="0C348656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B546E2"/>
    <w:multiLevelType w:val="multilevel"/>
    <w:tmpl w:val="E35E3B82"/>
    <w:styleLink w:val="Estilo2"/>
    <w:lvl w:ilvl="0">
      <w:start w:val="1"/>
      <w:numFmt w:val="decimal"/>
      <w:lvlText w:val="8.%1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585E5CE5"/>
    <w:multiLevelType w:val="multilevel"/>
    <w:tmpl w:val="D35CFC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upperRoman"/>
      <w:lvlText w:val="%4."/>
      <w:lvlJc w:val="righ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F6B2399"/>
    <w:multiLevelType w:val="multilevel"/>
    <w:tmpl w:val="2F22B41A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color w:val="auto"/>
      </w:rPr>
    </w:lvl>
    <w:lvl w:ilvl="3">
      <w:start w:val="1"/>
      <w:numFmt w:val="upperRoman"/>
      <w:lvlText w:val="%4."/>
      <w:lvlJc w:val="righ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1621D1"/>
    <w:multiLevelType w:val="multilevel"/>
    <w:tmpl w:val="21F89476"/>
    <w:lvl w:ilvl="0">
      <w:start w:val="18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1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801" w:hanging="720"/>
      </w:pPr>
      <w:rPr>
        <w:rFonts w:hint="default"/>
        <w:b w:val="0"/>
      </w:rPr>
    </w:lvl>
    <w:lvl w:ilvl="3">
      <w:start w:val="6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24" w15:restartNumberingAfterBreak="0">
    <w:nsid w:val="79131C6D"/>
    <w:multiLevelType w:val="multilevel"/>
    <w:tmpl w:val="B9DA744C"/>
    <w:styleLink w:val="Estilo4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15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 w16cid:durableId="125243561">
    <w:abstractNumId w:val="11"/>
  </w:num>
  <w:num w:numId="2" w16cid:durableId="1015692454">
    <w:abstractNumId w:val="0"/>
  </w:num>
  <w:num w:numId="3" w16cid:durableId="348869301">
    <w:abstractNumId w:val="9"/>
  </w:num>
  <w:num w:numId="4" w16cid:durableId="83382857">
    <w:abstractNumId w:val="20"/>
  </w:num>
  <w:num w:numId="5" w16cid:durableId="1187671880">
    <w:abstractNumId w:val="5"/>
  </w:num>
  <w:num w:numId="6" w16cid:durableId="286469901">
    <w:abstractNumId w:val="24"/>
  </w:num>
  <w:num w:numId="7" w16cid:durableId="1663772597">
    <w:abstractNumId w:val="14"/>
  </w:num>
  <w:num w:numId="8" w16cid:durableId="786699594">
    <w:abstractNumId w:val="2"/>
  </w:num>
  <w:num w:numId="9" w16cid:durableId="55737655">
    <w:abstractNumId w:val="4"/>
  </w:num>
  <w:num w:numId="10" w16cid:durableId="274292152">
    <w:abstractNumId w:val="10"/>
  </w:num>
  <w:num w:numId="11" w16cid:durableId="33622211">
    <w:abstractNumId w:val="11"/>
    <w:lvlOverride w:ilvl="0">
      <w:startOverride w:val="5"/>
    </w:lvlOverride>
    <w:lvlOverride w:ilvl="1">
      <w:startOverride w:val="6"/>
    </w:lvlOverride>
    <w:lvlOverride w:ilvl="2">
      <w:startOverride w:val="5"/>
    </w:lvlOverride>
  </w:num>
  <w:num w:numId="12" w16cid:durableId="1819297210">
    <w:abstractNumId w:val="16"/>
  </w:num>
  <w:num w:numId="13" w16cid:durableId="585576391">
    <w:abstractNumId w:val="11"/>
  </w:num>
  <w:num w:numId="14" w16cid:durableId="987979001">
    <w:abstractNumId w:val="7"/>
  </w:num>
  <w:num w:numId="15" w16cid:durableId="1620264270">
    <w:abstractNumId w:val="21"/>
  </w:num>
  <w:num w:numId="16" w16cid:durableId="576330643">
    <w:abstractNumId w:val="12"/>
  </w:num>
  <w:num w:numId="17" w16cid:durableId="1837266261">
    <w:abstractNumId w:val="11"/>
  </w:num>
  <w:num w:numId="18" w16cid:durableId="69889220">
    <w:abstractNumId w:val="22"/>
  </w:num>
  <w:num w:numId="19" w16cid:durableId="1775709243">
    <w:abstractNumId w:val="23"/>
  </w:num>
  <w:num w:numId="20" w16cid:durableId="1423604856">
    <w:abstractNumId w:val="15"/>
  </w:num>
  <w:num w:numId="21" w16cid:durableId="609702658">
    <w:abstractNumId w:val="3"/>
  </w:num>
  <w:num w:numId="22" w16cid:durableId="1816028843">
    <w:abstractNumId w:val="19"/>
  </w:num>
  <w:num w:numId="23" w16cid:durableId="1970278695">
    <w:abstractNumId w:val="17"/>
  </w:num>
  <w:num w:numId="24" w16cid:durableId="1209685709">
    <w:abstractNumId w:val="8"/>
  </w:num>
  <w:num w:numId="25" w16cid:durableId="548956339">
    <w:abstractNumId w:val="18"/>
  </w:num>
  <w:num w:numId="26" w16cid:durableId="761026299">
    <w:abstractNumId w:val="13"/>
  </w:num>
  <w:num w:numId="27" w16cid:durableId="84968442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B63"/>
    <w:rsid w:val="0000236D"/>
    <w:rsid w:val="00003298"/>
    <w:rsid w:val="00004B29"/>
    <w:rsid w:val="000120DD"/>
    <w:rsid w:val="000122D9"/>
    <w:rsid w:val="00013B58"/>
    <w:rsid w:val="0001666D"/>
    <w:rsid w:val="00020C37"/>
    <w:rsid w:val="000215D6"/>
    <w:rsid w:val="00021856"/>
    <w:rsid w:val="0002210B"/>
    <w:rsid w:val="0002260C"/>
    <w:rsid w:val="0002306D"/>
    <w:rsid w:val="000242C8"/>
    <w:rsid w:val="0002666A"/>
    <w:rsid w:val="00027155"/>
    <w:rsid w:val="000318BA"/>
    <w:rsid w:val="00032472"/>
    <w:rsid w:val="0003490A"/>
    <w:rsid w:val="00034A29"/>
    <w:rsid w:val="00040957"/>
    <w:rsid w:val="00046CFE"/>
    <w:rsid w:val="00047D73"/>
    <w:rsid w:val="00053D8F"/>
    <w:rsid w:val="00056433"/>
    <w:rsid w:val="00060414"/>
    <w:rsid w:val="00062519"/>
    <w:rsid w:val="00062853"/>
    <w:rsid w:val="0006537A"/>
    <w:rsid w:val="00065540"/>
    <w:rsid w:val="000670EC"/>
    <w:rsid w:val="000677A2"/>
    <w:rsid w:val="0007046B"/>
    <w:rsid w:val="00070EA5"/>
    <w:rsid w:val="00074155"/>
    <w:rsid w:val="00076627"/>
    <w:rsid w:val="00076CBC"/>
    <w:rsid w:val="000779C7"/>
    <w:rsid w:val="00081098"/>
    <w:rsid w:val="00081153"/>
    <w:rsid w:val="00085E95"/>
    <w:rsid w:val="00087D60"/>
    <w:rsid w:val="00087EF2"/>
    <w:rsid w:val="00090F5D"/>
    <w:rsid w:val="00092759"/>
    <w:rsid w:val="00094321"/>
    <w:rsid w:val="00094ED9"/>
    <w:rsid w:val="000959E5"/>
    <w:rsid w:val="000A0805"/>
    <w:rsid w:val="000A0C3E"/>
    <w:rsid w:val="000A102A"/>
    <w:rsid w:val="000A1A7B"/>
    <w:rsid w:val="000A1B88"/>
    <w:rsid w:val="000A23DA"/>
    <w:rsid w:val="000A5FCF"/>
    <w:rsid w:val="000A674F"/>
    <w:rsid w:val="000B222A"/>
    <w:rsid w:val="000B7703"/>
    <w:rsid w:val="000B7784"/>
    <w:rsid w:val="000B7B55"/>
    <w:rsid w:val="000C123B"/>
    <w:rsid w:val="000C1395"/>
    <w:rsid w:val="000C21AD"/>
    <w:rsid w:val="000C2C16"/>
    <w:rsid w:val="000C315E"/>
    <w:rsid w:val="000C4455"/>
    <w:rsid w:val="000C670A"/>
    <w:rsid w:val="000D2AC3"/>
    <w:rsid w:val="000D4BC4"/>
    <w:rsid w:val="000D61F6"/>
    <w:rsid w:val="000D6C7D"/>
    <w:rsid w:val="000E2A0B"/>
    <w:rsid w:val="000F029C"/>
    <w:rsid w:val="000F1C1C"/>
    <w:rsid w:val="000F2486"/>
    <w:rsid w:val="000F4088"/>
    <w:rsid w:val="000F4F96"/>
    <w:rsid w:val="000F5A07"/>
    <w:rsid w:val="000F6C98"/>
    <w:rsid w:val="000F7DFA"/>
    <w:rsid w:val="00100990"/>
    <w:rsid w:val="001051E9"/>
    <w:rsid w:val="00105707"/>
    <w:rsid w:val="001103FF"/>
    <w:rsid w:val="00113EEB"/>
    <w:rsid w:val="001219B0"/>
    <w:rsid w:val="00123D0D"/>
    <w:rsid w:val="00123E64"/>
    <w:rsid w:val="00124990"/>
    <w:rsid w:val="001304C0"/>
    <w:rsid w:val="001315F2"/>
    <w:rsid w:val="00132E75"/>
    <w:rsid w:val="0014004B"/>
    <w:rsid w:val="00141FF2"/>
    <w:rsid w:val="0014325E"/>
    <w:rsid w:val="001459AC"/>
    <w:rsid w:val="00146BDF"/>
    <w:rsid w:val="001504AF"/>
    <w:rsid w:val="001516AB"/>
    <w:rsid w:val="001516EA"/>
    <w:rsid w:val="00152E9E"/>
    <w:rsid w:val="00153E25"/>
    <w:rsid w:val="00154505"/>
    <w:rsid w:val="00155527"/>
    <w:rsid w:val="0015684D"/>
    <w:rsid w:val="00160BBD"/>
    <w:rsid w:val="00160DA4"/>
    <w:rsid w:val="00161A5C"/>
    <w:rsid w:val="00161ED1"/>
    <w:rsid w:val="00162567"/>
    <w:rsid w:val="0016584A"/>
    <w:rsid w:val="0016672B"/>
    <w:rsid w:val="00170CE1"/>
    <w:rsid w:val="00174CAA"/>
    <w:rsid w:val="00177CD5"/>
    <w:rsid w:val="001817D2"/>
    <w:rsid w:val="00182281"/>
    <w:rsid w:val="00183DB5"/>
    <w:rsid w:val="00184086"/>
    <w:rsid w:val="001842DB"/>
    <w:rsid w:val="00185594"/>
    <w:rsid w:val="001904A8"/>
    <w:rsid w:val="001909FF"/>
    <w:rsid w:val="0019115D"/>
    <w:rsid w:val="00191AE8"/>
    <w:rsid w:val="00194862"/>
    <w:rsid w:val="00195CA4"/>
    <w:rsid w:val="001A0AB6"/>
    <w:rsid w:val="001A1732"/>
    <w:rsid w:val="001A2CE9"/>
    <w:rsid w:val="001A3A05"/>
    <w:rsid w:val="001A3E18"/>
    <w:rsid w:val="001A4FE0"/>
    <w:rsid w:val="001A7324"/>
    <w:rsid w:val="001A78EA"/>
    <w:rsid w:val="001B005B"/>
    <w:rsid w:val="001B4AC3"/>
    <w:rsid w:val="001B52E7"/>
    <w:rsid w:val="001B7B4B"/>
    <w:rsid w:val="001C17E3"/>
    <w:rsid w:val="001C335A"/>
    <w:rsid w:val="001C3F32"/>
    <w:rsid w:val="001C48B6"/>
    <w:rsid w:val="001C4C04"/>
    <w:rsid w:val="001C694F"/>
    <w:rsid w:val="001C721E"/>
    <w:rsid w:val="001D2443"/>
    <w:rsid w:val="001D2996"/>
    <w:rsid w:val="001D49F8"/>
    <w:rsid w:val="001D7F98"/>
    <w:rsid w:val="001E3AAF"/>
    <w:rsid w:val="001E43C2"/>
    <w:rsid w:val="001E4D24"/>
    <w:rsid w:val="001F0942"/>
    <w:rsid w:val="001F0A6E"/>
    <w:rsid w:val="001F129A"/>
    <w:rsid w:val="001F2480"/>
    <w:rsid w:val="001F39BD"/>
    <w:rsid w:val="001F39FA"/>
    <w:rsid w:val="001F7755"/>
    <w:rsid w:val="00201629"/>
    <w:rsid w:val="00202A04"/>
    <w:rsid w:val="00205197"/>
    <w:rsid w:val="0020593D"/>
    <w:rsid w:val="00206F2D"/>
    <w:rsid w:val="00207B98"/>
    <w:rsid w:val="00210001"/>
    <w:rsid w:val="0021106D"/>
    <w:rsid w:val="0021146E"/>
    <w:rsid w:val="0021243A"/>
    <w:rsid w:val="00213CD8"/>
    <w:rsid w:val="00221BA5"/>
    <w:rsid w:val="00222980"/>
    <w:rsid w:val="002232C3"/>
    <w:rsid w:val="00223877"/>
    <w:rsid w:val="002241A2"/>
    <w:rsid w:val="00224E40"/>
    <w:rsid w:val="002256C4"/>
    <w:rsid w:val="00231E9C"/>
    <w:rsid w:val="00240B17"/>
    <w:rsid w:val="00241329"/>
    <w:rsid w:val="00241D78"/>
    <w:rsid w:val="00246DAE"/>
    <w:rsid w:val="002538B4"/>
    <w:rsid w:val="002538E3"/>
    <w:rsid w:val="00255C24"/>
    <w:rsid w:val="00256025"/>
    <w:rsid w:val="00260008"/>
    <w:rsid w:val="00260802"/>
    <w:rsid w:val="002623EE"/>
    <w:rsid w:val="0026386A"/>
    <w:rsid w:val="00267125"/>
    <w:rsid w:val="00267B22"/>
    <w:rsid w:val="00271159"/>
    <w:rsid w:val="00271CB6"/>
    <w:rsid w:val="0027301A"/>
    <w:rsid w:val="0027490B"/>
    <w:rsid w:val="00276BE8"/>
    <w:rsid w:val="00276ECC"/>
    <w:rsid w:val="00280D22"/>
    <w:rsid w:val="002816DE"/>
    <w:rsid w:val="00281D76"/>
    <w:rsid w:val="00284C0D"/>
    <w:rsid w:val="00285A1D"/>
    <w:rsid w:val="002866B0"/>
    <w:rsid w:val="0028765E"/>
    <w:rsid w:val="00290021"/>
    <w:rsid w:val="0029037D"/>
    <w:rsid w:val="00290949"/>
    <w:rsid w:val="002937D4"/>
    <w:rsid w:val="002A1C65"/>
    <w:rsid w:val="002A259D"/>
    <w:rsid w:val="002A2A2C"/>
    <w:rsid w:val="002A4371"/>
    <w:rsid w:val="002B578D"/>
    <w:rsid w:val="002C54C1"/>
    <w:rsid w:val="002D1FE9"/>
    <w:rsid w:val="002D24C4"/>
    <w:rsid w:val="002D78B4"/>
    <w:rsid w:val="002D7C8E"/>
    <w:rsid w:val="002E124E"/>
    <w:rsid w:val="002E160F"/>
    <w:rsid w:val="002E1E70"/>
    <w:rsid w:val="002E3F91"/>
    <w:rsid w:val="002E480D"/>
    <w:rsid w:val="002E5F6B"/>
    <w:rsid w:val="002E623F"/>
    <w:rsid w:val="002E71AE"/>
    <w:rsid w:val="002F084D"/>
    <w:rsid w:val="002F1262"/>
    <w:rsid w:val="002F308B"/>
    <w:rsid w:val="002F69ED"/>
    <w:rsid w:val="003045D4"/>
    <w:rsid w:val="003061AE"/>
    <w:rsid w:val="00307A4E"/>
    <w:rsid w:val="00307E36"/>
    <w:rsid w:val="00310B4A"/>
    <w:rsid w:val="00310D02"/>
    <w:rsid w:val="0031216A"/>
    <w:rsid w:val="00312580"/>
    <w:rsid w:val="00313833"/>
    <w:rsid w:val="003152FA"/>
    <w:rsid w:val="00320567"/>
    <w:rsid w:val="0032186D"/>
    <w:rsid w:val="00322532"/>
    <w:rsid w:val="003238C3"/>
    <w:rsid w:val="00324BCD"/>
    <w:rsid w:val="00324F30"/>
    <w:rsid w:val="00325023"/>
    <w:rsid w:val="00325B7B"/>
    <w:rsid w:val="00325BFA"/>
    <w:rsid w:val="00325FD8"/>
    <w:rsid w:val="003265B9"/>
    <w:rsid w:val="00327232"/>
    <w:rsid w:val="00331182"/>
    <w:rsid w:val="003402EE"/>
    <w:rsid w:val="00340C7F"/>
    <w:rsid w:val="00340EE0"/>
    <w:rsid w:val="00343032"/>
    <w:rsid w:val="0035658A"/>
    <w:rsid w:val="003628E2"/>
    <w:rsid w:val="00364141"/>
    <w:rsid w:val="00366DB4"/>
    <w:rsid w:val="00367EF6"/>
    <w:rsid w:val="003731FF"/>
    <w:rsid w:val="00373F2A"/>
    <w:rsid w:val="0037549F"/>
    <w:rsid w:val="00376427"/>
    <w:rsid w:val="003779A2"/>
    <w:rsid w:val="0038139C"/>
    <w:rsid w:val="00381EE7"/>
    <w:rsid w:val="0038313F"/>
    <w:rsid w:val="00384FAD"/>
    <w:rsid w:val="00386157"/>
    <w:rsid w:val="0038631C"/>
    <w:rsid w:val="003868AF"/>
    <w:rsid w:val="00386ADE"/>
    <w:rsid w:val="00391E14"/>
    <w:rsid w:val="00393EB1"/>
    <w:rsid w:val="003959F6"/>
    <w:rsid w:val="003A4804"/>
    <w:rsid w:val="003A73C1"/>
    <w:rsid w:val="003B0C71"/>
    <w:rsid w:val="003B15E9"/>
    <w:rsid w:val="003B2906"/>
    <w:rsid w:val="003B303E"/>
    <w:rsid w:val="003B791E"/>
    <w:rsid w:val="003C609E"/>
    <w:rsid w:val="003C6275"/>
    <w:rsid w:val="003E1BA3"/>
    <w:rsid w:val="003E4927"/>
    <w:rsid w:val="003E4D76"/>
    <w:rsid w:val="003E55B1"/>
    <w:rsid w:val="003F004A"/>
    <w:rsid w:val="003F1437"/>
    <w:rsid w:val="003F185C"/>
    <w:rsid w:val="003F36A3"/>
    <w:rsid w:val="003F3759"/>
    <w:rsid w:val="00401FDC"/>
    <w:rsid w:val="0040443F"/>
    <w:rsid w:val="004053E1"/>
    <w:rsid w:val="00407F1C"/>
    <w:rsid w:val="00415F27"/>
    <w:rsid w:val="00416A59"/>
    <w:rsid w:val="00417CA8"/>
    <w:rsid w:val="0042190C"/>
    <w:rsid w:val="00421C88"/>
    <w:rsid w:val="00421CB4"/>
    <w:rsid w:val="004249FE"/>
    <w:rsid w:val="00425359"/>
    <w:rsid w:val="00431235"/>
    <w:rsid w:val="004316D7"/>
    <w:rsid w:val="00431EDA"/>
    <w:rsid w:val="0043231C"/>
    <w:rsid w:val="00432470"/>
    <w:rsid w:val="00433AD1"/>
    <w:rsid w:val="00435447"/>
    <w:rsid w:val="00441EA1"/>
    <w:rsid w:val="00442097"/>
    <w:rsid w:val="00445227"/>
    <w:rsid w:val="00445798"/>
    <w:rsid w:val="004466C9"/>
    <w:rsid w:val="0044725C"/>
    <w:rsid w:val="00447465"/>
    <w:rsid w:val="00447DA5"/>
    <w:rsid w:val="00453E28"/>
    <w:rsid w:val="0045536B"/>
    <w:rsid w:val="00455CBE"/>
    <w:rsid w:val="00455EB7"/>
    <w:rsid w:val="00455FD5"/>
    <w:rsid w:val="00457871"/>
    <w:rsid w:val="00460E8A"/>
    <w:rsid w:val="0046230A"/>
    <w:rsid w:val="00462C95"/>
    <w:rsid w:val="0046486A"/>
    <w:rsid w:val="0046603B"/>
    <w:rsid w:val="0046723A"/>
    <w:rsid w:val="004727B0"/>
    <w:rsid w:val="0047737B"/>
    <w:rsid w:val="004773FC"/>
    <w:rsid w:val="004777BE"/>
    <w:rsid w:val="00480328"/>
    <w:rsid w:val="00482879"/>
    <w:rsid w:val="00482B20"/>
    <w:rsid w:val="004834FC"/>
    <w:rsid w:val="00483B15"/>
    <w:rsid w:val="00483C07"/>
    <w:rsid w:val="00483FB9"/>
    <w:rsid w:val="00487FC1"/>
    <w:rsid w:val="00490955"/>
    <w:rsid w:val="00491B63"/>
    <w:rsid w:val="00494AE7"/>
    <w:rsid w:val="004A099C"/>
    <w:rsid w:val="004A11D2"/>
    <w:rsid w:val="004A3389"/>
    <w:rsid w:val="004A69EA"/>
    <w:rsid w:val="004B05B0"/>
    <w:rsid w:val="004B0CAC"/>
    <w:rsid w:val="004B11BD"/>
    <w:rsid w:val="004B19B5"/>
    <w:rsid w:val="004B1A83"/>
    <w:rsid w:val="004B1D7D"/>
    <w:rsid w:val="004B460A"/>
    <w:rsid w:val="004B7023"/>
    <w:rsid w:val="004C0212"/>
    <w:rsid w:val="004C05F9"/>
    <w:rsid w:val="004C2170"/>
    <w:rsid w:val="004D2491"/>
    <w:rsid w:val="004D76BD"/>
    <w:rsid w:val="004D7811"/>
    <w:rsid w:val="004E0194"/>
    <w:rsid w:val="004E07E2"/>
    <w:rsid w:val="004E5128"/>
    <w:rsid w:val="004F032F"/>
    <w:rsid w:val="004F07EE"/>
    <w:rsid w:val="004F424F"/>
    <w:rsid w:val="004F4977"/>
    <w:rsid w:val="004F5DF9"/>
    <w:rsid w:val="004F65F6"/>
    <w:rsid w:val="004F66B4"/>
    <w:rsid w:val="004F78C6"/>
    <w:rsid w:val="005005E2"/>
    <w:rsid w:val="00500BC1"/>
    <w:rsid w:val="00501AF5"/>
    <w:rsid w:val="0050224C"/>
    <w:rsid w:val="005037A6"/>
    <w:rsid w:val="00504EF6"/>
    <w:rsid w:val="00512D53"/>
    <w:rsid w:val="005138E5"/>
    <w:rsid w:val="005141BA"/>
    <w:rsid w:val="00514883"/>
    <w:rsid w:val="005208E2"/>
    <w:rsid w:val="00521472"/>
    <w:rsid w:val="00522192"/>
    <w:rsid w:val="00524B63"/>
    <w:rsid w:val="00525CE4"/>
    <w:rsid w:val="0053132E"/>
    <w:rsid w:val="00532AF9"/>
    <w:rsid w:val="00534422"/>
    <w:rsid w:val="00534CDD"/>
    <w:rsid w:val="00535653"/>
    <w:rsid w:val="0054254E"/>
    <w:rsid w:val="00543A16"/>
    <w:rsid w:val="00543BE4"/>
    <w:rsid w:val="00552A11"/>
    <w:rsid w:val="00552AE8"/>
    <w:rsid w:val="005611C9"/>
    <w:rsid w:val="00561C04"/>
    <w:rsid w:val="0056213B"/>
    <w:rsid w:val="00562F82"/>
    <w:rsid w:val="00564913"/>
    <w:rsid w:val="0056608D"/>
    <w:rsid w:val="005667E9"/>
    <w:rsid w:val="00571041"/>
    <w:rsid w:val="00572AFF"/>
    <w:rsid w:val="00576400"/>
    <w:rsid w:val="0057740B"/>
    <w:rsid w:val="00577BDC"/>
    <w:rsid w:val="005800D8"/>
    <w:rsid w:val="005846C9"/>
    <w:rsid w:val="005857A6"/>
    <w:rsid w:val="005873FC"/>
    <w:rsid w:val="00587FDA"/>
    <w:rsid w:val="00590EAF"/>
    <w:rsid w:val="00591C5E"/>
    <w:rsid w:val="00595DA6"/>
    <w:rsid w:val="005977D1"/>
    <w:rsid w:val="005A2EB0"/>
    <w:rsid w:val="005A6A91"/>
    <w:rsid w:val="005A7EBD"/>
    <w:rsid w:val="005B0066"/>
    <w:rsid w:val="005C05BF"/>
    <w:rsid w:val="005C3930"/>
    <w:rsid w:val="005C76D8"/>
    <w:rsid w:val="005D2A80"/>
    <w:rsid w:val="005D3DED"/>
    <w:rsid w:val="005D422A"/>
    <w:rsid w:val="005D547A"/>
    <w:rsid w:val="005E1321"/>
    <w:rsid w:val="005E2DD4"/>
    <w:rsid w:val="005E6B88"/>
    <w:rsid w:val="005E6D43"/>
    <w:rsid w:val="005E77F1"/>
    <w:rsid w:val="005E7E3D"/>
    <w:rsid w:val="005F27D4"/>
    <w:rsid w:val="005F55C2"/>
    <w:rsid w:val="005F68DB"/>
    <w:rsid w:val="005F6F64"/>
    <w:rsid w:val="005F7B0A"/>
    <w:rsid w:val="00603264"/>
    <w:rsid w:val="00603704"/>
    <w:rsid w:val="00605B96"/>
    <w:rsid w:val="00605C11"/>
    <w:rsid w:val="00606440"/>
    <w:rsid w:val="00606C78"/>
    <w:rsid w:val="006078C2"/>
    <w:rsid w:val="006139B3"/>
    <w:rsid w:val="006171A9"/>
    <w:rsid w:val="00623436"/>
    <w:rsid w:val="006249F9"/>
    <w:rsid w:val="006258A3"/>
    <w:rsid w:val="006304FA"/>
    <w:rsid w:val="006332B0"/>
    <w:rsid w:val="00637241"/>
    <w:rsid w:val="00640F39"/>
    <w:rsid w:val="00642AC6"/>
    <w:rsid w:val="00642BC8"/>
    <w:rsid w:val="00644F32"/>
    <w:rsid w:val="006520AC"/>
    <w:rsid w:val="00655AAF"/>
    <w:rsid w:val="00655C20"/>
    <w:rsid w:val="00656A30"/>
    <w:rsid w:val="00662786"/>
    <w:rsid w:val="006673E7"/>
    <w:rsid w:val="00670CA4"/>
    <w:rsid w:val="00670CAC"/>
    <w:rsid w:val="006735F2"/>
    <w:rsid w:val="00674964"/>
    <w:rsid w:val="00674AF9"/>
    <w:rsid w:val="00680B7E"/>
    <w:rsid w:val="006832DD"/>
    <w:rsid w:val="006833E9"/>
    <w:rsid w:val="00683B94"/>
    <w:rsid w:val="00684338"/>
    <w:rsid w:val="00686692"/>
    <w:rsid w:val="00687AB2"/>
    <w:rsid w:val="00690436"/>
    <w:rsid w:val="00691297"/>
    <w:rsid w:val="00693033"/>
    <w:rsid w:val="00693321"/>
    <w:rsid w:val="00694893"/>
    <w:rsid w:val="00694DD9"/>
    <w:rsid w:val="006952AD"/>
    <w:rsid w:val="006A12B1"/>
    <w:rsid w:val="006A4C2D"/>
    <w:rsid w:val="006A5F42"/>
    <w:rsid w:val="006A6103"/>
    <w:rsid w:val="006B0509"/>
    <w:rsid w:val="006B10ED"/>
    <w:rsid w:val="006B156A"/>
    <w:rsid w:val="006B1595"/>
    <w:rsid w:val="006B51B2"/>
    <w:rsid w:val="006C17A0"/>
    <w:rsid w:val="006C18DA"/>
    <w:rsid w:val="006C2607"/>
    <w:rsid w:val="006D27E3"/>
    <w:rsid w:val="006D4135"/>
    <w:rsid w:val="006E09F2"/>
    <w:rsid w:val="006E0B60"/>
    <w:rsid w:val="006E44A5"/>
    <w:rsid w:val="006E721C"/>
    <w:rsid w:val="006E7652"/>
    <w:rsid w:val="006E7C60"/>
    <w:rsid w:val="006F0D6C"/>
    <w:rsid w:val="006F3EE2"/>
    <w:rsid w:val="006F4078"/>
    <w:rsid w:val="006F4618"/>
    <w:rsid w:val="006F5C83"/>
    <w:rsid w:val="00700CBD"/>
    <w:rsid w:val="007025CB"/>
    <w:rsid w:val="007028C7"/>
    <w:rsid w:val="00703591"/>
    <w:rsid w:val="00704462"/>
    <w:rsid w:val="00705F59"/>
    <w:rsid w:val="00710C7E"/>
    <w:rsid w:val="007173C7"/>
    <w:rsid w:val="00717E59"/>
    <w:rsid w:val="00733DE0"/>
    <w:rsid w:val="007357C5"/>
    <w:rsid w:val="00735BF3"/>
    <w:rsid w:val="00735D56"/>
    <w:rsid w:val="0074032D"/>
    <w:rsid w:val="00740D25"/>
    <w:rsid w:val="00741328"/>
    <w:rsid w:val="00750E0C"/>
    <w:rsid w:val="007548E3"/>
    <w:rsid w:val="00755DFC"/>
    <w:rsid w:val="00756F76"/>
    <w:rsid w:val="00762767"/>
    <w:rsid w:val="00764AAF"/>
    <w:rsid w:val="00766990"/>
    <w:rsid w:val="007674C6"/>
    <w:rsid w:val="007679B9"/>
    <w:rsid w:val="00767E16"/>
    <w:rsid w:val="007724A5"/>
    <w:rsid w:val="0077359F"/>
    <w:rsid w:val="0077456B"/>
    <w:rsid w:val="00776572"/>
    <w:rsid w:val="0077738D"/>
    <w:rsid w:val="007774C2"/>
    <w:rsid w:val="00787D28"/>
    <w:rsid w:val="0079000C"/>
    <w:rsid w:val="00790D93"/>
    <w:rsid w:val="00790EC0"/>
    <w:rsid w:val="00791CD7"/>
    <w:rsid w:val="00791D56"/>
    <w:rsid w:val="0079430D"/>
    <w:rsid w:val="00795932"/>
    <w:rsid w:val="00795F52"/>
    <w:rsid w:val="0079754C"/>
    <w:rsid w:val="007A1395"/>
    <w:rsid w:val="007A42DA"/>
    <w:rsid w:val="007A6B23"/>
    <w:rsid w:val="007B19CE"/>
    <w:rsid w:val="007B259B"/>
    <w:rsid w:val="007B6F60"/>
    <w:rsid w:val="007B7C23"/>
    <w:rsid w:val="007C0255"/>
    <w:rsid w:val="007C09C8"/>
    <w:rsid w:val="007C0C22"/>
    <w:rsid w:val="007C13ED"/>
    <w:rsid w:val="007C14F6"/>
    <w:rsid w:val="007C2707"/>
    <w:rsid w:val="007C759C"/>
    <w:rsid w:val="007C75F5"/>
    <w:rsid w:val="007D1FF7"/>
    <w:rsid w:val="007D3572"/>
    <w:rsid w:val="007D3F4D"/>
    <w:rsid w:val="007D501A"/>
    <w:rsid w:val="007D749B"/>
    <w:rsid w:val="007E0183"/>
    <w:rsid w:val="007E1140"/>
    <w:rsid w:val="007E15E9"/>
    <w:rsid w:val="007E2723"/>
    <w:rsid w:val="007E3F65"/>
    <w:rsid w:val="007E4ACB"/>
    <w:rsid w:val="007E5253"/>
    <w:rsid w:val="007E57A5"/>
    <w:rsid w:val="007E68F6"/>
    <w:rsid w:val="007E6EF9"/>
    <w:rsid w:val="007F0511"/>
    <w:rsid w:val="007F2AE5"/>
    <w:rsid w:val="007F3E1B"/>
    <w:rsid w:val="007F4BBF"/>
    <w:rsid w:val="007F6AB0"/>
    <w:rsid w:val="00802B17"/>
    <w:rsid w:val="00803805"/>
    <w:rsid w:val="0080582D"/>
    <w:rsid w:val="0080756C"/>
    <w:rsid w:val="008103E7"/>
    <w:rsid w:val="0081090F"/>
    <w:rsid w:val="00810A52"/>
    <w:rsid w:val="0081241E"/>
    <w:rsid w:val="008124A3"/>
    <w:rsid w:val="00813956"/>
    <w:rsid w:val="00813F7D"/>
    <w:rsid w:val="0081535E"/>
    <w:rsid w:val="00825313"/>
    <w:rsid w:val="00831204"/>
    <w:rsid w:val="00831208"/>
    <w:rsid w:val="00834062"/>
    <w:rsid w:val="00835A02"/>
    <w:rsid w:val="008368D5"/>
    <w:rsid w:val="00840482"/>
    <w:rsid w:val="008429CF"/>
    <w:rsid w:val="008446E2"/>
    <w:rsid w:val="008468D4"/>
    <w:rsid w:val="00847E19"/>
    <w:rsid w:val="008504D6"/>
    <w:rsid w:val="00850CD3"/>
    <w:rsid w:val="0085112C"/>
    <w:rsid w:val="00854EAB"/>
    <w:rsid w:val="00855DCA"/>
    <w:rsid w:val="00855F07"/>
    <w:rsid w:val="008601A9"/>
    <w:rsid w:val="0086173D"/>
    <w:rsid w:val="00865B0D"/>
    <w:rsid w:val="008703A3"/>
    <w:rsid w:val="00871845"/>
    <w:rsid w:val="00871B33"/>
    <w:rsid w:val="0087292E"/>
    <w:rsid w:val="00872949"/>
    <w:rsid w:val="00873859"/>
    <w:rsid w:val="00885537"/>
    <w:rsid w:val="00887874"/>
    <w:rsid w:val="00890BFB"/>
    <w:rsid w:val="008941DB"/>
    <w:rsid w:val="00896AF8"/>
    <w:rsid w:val="00896FD2"/>
    <w:rsid w:val="008A055E"/>
    <w:rsid w:val="008A16EA"/>
    <w:rsid w:val="008B3969"/>
    <w:rsid w:val="008B6162"/>
    <w:rsid w:val="008C04DF"/>
    <w:rsid w:val="008C1636"/>
    <w:rsid w:val="008C1971"/>
    <w:rsid w:val="008C45C1"/>
    <w:rsid w:val="008C5371"/>
    <w:rsid w:val="008D2CAF"/>
    <w:rsid w:val="008D3ACE"/>
    <w:rsid w:val="008D4951"/>
    <w:rsid w:val="008D51CC"/>
    <w:rsid w:val="008D68EF"/>
    <w:rsid w:val="008D7731"/>
    <w:rsid w:val="008E388E"/>
    <w:rsid w:val="008E4F95"/>
    <w:rsid w:val="008F1854"/>
    <w:rsid w:val="008F4D52"/>
    <w:rsid w:val="008F4E41"/>
    <w:rsid w:val="008F4FBE"/>
    <w:rsid w:val="00901FC6"/>
    <w:rsid w:val="0090408D"/>
    <w:rsid w:val="00904E6B"/>
    <w:rsid w:val="00906EEC"/>
    <w:rsid w:val="00912C2E"/>
    <w:rsid w:val="00913B16"/>
    <w:rsid w:val="00914204"/>
    <w:rsid w:val="00915C7E"/>
    <w:rsid w:val="00917F1B"/>
    <w:rsid w:val="0092017D"/>
    <w:rsid w:val="009201FC"/>
    <w:rsid w:val="00922606"/>
    <w:rsid w:val="009227C9"/>
    <w:rsid w:val="00922D31"/>
    <w:rsid w:val="009230D5"/>
    <w:rsid w:val="009247DD"/>
    <w:rsid w:val="0092559F"/>
    <w:rsid w:val="00931141"/>
    <w:rsid w:val="00933DAC"/>
    <w:rsid w:val="00935496"/>
    <w:rsid w:val="00935665"/>
    <w:rsid w:val="00935B30"/>
    <w:rsid w:val="0093658C"/>
    <w:rsid w:val="00936A4E"/>
    <w:rsid w:val="00941580"/>
    <w:rsid w:val="0094169D"/>
    <w:rsid w:val="00942A55"/>
    <w:rsid w:val="00944E0C"/>
    <w:rsid w:val="00947016"/>
    <w:rsid w:val="009500B5"/>
    <w:rsid w:val="00950D81"/>
    <w:rsid w:val="00953EB6"/>
    <w:rsid w:val="009543EB"/>
    <w:rsid w:val="009605D8"/>
    <w:rsid w:val="00961811"/>
    <w:rsid w:val="00961908"/>
    <w:rsid w:val="009623AB"/>
    <w:rsid w:val="00962FFA"/>
    <w:rsid w:val="00963CEE"/>
    <w:rsid w:val="00963DD1"/>
    <w:rsid w:val="0097000F"/>
    <w:rsid w:val="00970A6B"/>
    <w:rsid w:val="00971CD3"/>
    <w:rsid w:val="009721F0"/>
    <w:rsid w:val="009763C4"/>
    <w:rsid w:val="009802A5"/>
    <w:rsid w:val="009803F1"/>
    <w:rsid w:val="009844F7"/>
    <w:rsid w:val="00987647"/>
    <w:rsid w:val="0099079E"/>
    <w:rsid w:val="00995FFD"/>
    <w:rsid w:val="009A45B0"/>
    <w:rsid w:val="009A6391"/>
    <w:rsid w:val="009A6A6F"/>
    <w:rsid w:val="009B1262"/>
    <w:rsid w:val="009B1B69"/>
    <w:rsid w:val="009B2848"/>
    <w:rsid w:val="009B4E0B"/>
    <w:rsid w:val="009B5BD8"/>
    <w:rsid w:val="009B7622"/>
    <w:rsid w:val="009B7FA0"/>
    <w:rsid w:val="009C0427"/>
    <w:rsid w:val="009C2AEC"/>
    <w:rsid w:val="009C470D"/>
    <w:rsid w:val="009C638B"/>
    <w:rsid w:val="009D3626"/>
    <w:rsid w:val="009D50F9"/>
    <w:rsid w:val="009D55F4"/>
    <w:rsid w:val="009D65E4"/>
    <w:rsid w:val="009D68FB"/>
    <w:rsid w:val="009D6B20"/>
    <w:rsid w:val="009E04B3"/>
    <w:rsid w:val="009E0DFC"/>
    <w:rsid w:val="009E5B74"/>
    <w:rsid w:val="009E7C14"/>
    <w:rsid w:val="009F00F0"/>
    <w:rsid w:val="009F2509"/>
    <w:rsid w:val="009F419C"/>
    <w:rsid w:val="009F43E0"/>
    <w:rsid w:val="00A01631"/>
    <w:rsid w:val="00A01C06"/>
    <w:rsid w:val="00A03A16"/>
    <w:rsid w:val="00A055A5"/>
    <w:rsid w:val="00A121D5"/>
    <w:rsid w:val="00A12A7C"/>
    <w:rsid w:val="00A12AB0"/>
    <w:rsid w:val="00A1330E"/>
    <w:rsid w:val="00A1494A"/>
    <w:rsid w:val="00A176C1"/>
    <w:rsid w:val="00A23538"/>
    <w:rsid w:val="00A236E1"/>
    <w:rsid w:val="00A257EE"/>
    <w:rsid w:val="00A30845"/>
    <w:rsid w:val="00A313D7"/>
    <w:rsid w:val="00A36D71"/>
    <w:rsid w:val="00A37391"/>
    <w:rsid w:val="00A402A1"/>
    <w:rsid w:val="00A41D56"/>
    <w:rsid w:val="00A43474"/>
    <w:rsid w:val="00A44175"/>
    <w:rsid w:val="00A442B8"/>
    <w:rsid w:val="00A4765D"/>
    <w:rsid w:val="00A50A8E"/>
    <w:rsid w:val="00A50D22"/>
    <w:rsid w:val="00A512C3"/>
    <w:rsid w:val="00A540EF"/>
    <w:rsid w:val="00A56DC1"/>
    <w:rsid w:val="00A571FE"/>
    <w:rsid w:val="00A60395"/>
    <w:rsid w:val="00A60CB8"/>
    <w:rsid w:val="00A61506"/>
    <w:rsid w:val="00A615DA"/>
    <w:rsid w:val="00A6287E"/>
    <w:rsid w:val="00A63048"/>
    <w:rsid w:val="00A6333C"/>
    <w:rsid w:val="00A63399"/>
    <w:rsid w:val="00A65B71"/>
    <w:rsid w:val="00A670CE"/>
    <w:rsid w:val="00A673E2"/>
    <w:rsid w:val="00A71C2B"/>
    <w:rsid w:val="00A74397"/>
    <w:rsid w:val="00A77C2C"/>
    <w:rsid w:val="00A80062"/>
    <w:rsid w:val="00A81192"/>
    <w:rsid w:val="00A821DE"/>
    <w:rsid w:val="00A856EB"/>
    <w:rsid w:val="00A9022E"/>
    <w:rsid w:val="00A90A37"/>
    <w:rsid w:val="00A915C7"/>
    <w:rsid w:val="00AA1165"/>
    <w:rsid w:val="00AA3F31"/>
    <w:rsid w:val="00AA4625"/>
    <w:rsid w:val="00AA6319"/>
    <w:rsid w:val="00AA705A"/>
    <w:rsid w:val="00AB1F1A"/>
    <w:rsid w:val="00AB4876"/>
    <w:rsid w:val="00AC4F34"/>
    <w:rsid w:val="00AC560E"/>
    <w:rsid w:val="00AC6116"/>
    <w:rsid w:val="00AC6EC2"/>
    <w:rsid w:val="00AD09C2"/>
    <w:rsid w:val="00AD0A49"/>
    <w:rsid w:val="00AE3A63"/>
    <w:rsid w:val="00AE4DAE"/>
    <w:rsid w:val="00AE5435"/>
    <w:rsid w:val="00AF3ABE"/>
    <w:rsid w:val="00AF6959"/>
    <w:rsid w:val="00B00520"/>
    <w:rsid w:val="00B00F8E"/>
    <w:rsid w:val="00B014D0"/>
    <w:rsid w:val="00B02FB6"/>
    <w:rsid w:val="00B03CB0"/>
    <w:rsid w:val="00B041A9"/>
    <w:rsid w:val="00B0465E"/>
    <w:rsid w:val="00B0492D"/>
    <w:rsid w:val="00B0554C"/>
    <w:rsid w:val="00B1218F"/>
    <w:rsid w:val="00B13262"/>
    <w:rsid w:val="00B14C20"/>
    <w:rsid w:val="00B16238"/>
    <w:rsid w:val="00B1630F"/>
    <w:rsid w:val="00B16C38"/>
    <w:rsid w:val="00B17369"/>
    <w:rsid w:val="00B23F8B"/>
    <w:rsid w:val="00B27724"/>
    <w:rsid w:val="00B30AB2"/>
    <w:rsid w:val="00B30F3D"/>
    <w:rsid w:val="00B315E9"/>
    <w:rsid w:val="00B31AC4"/>
    <w:rsid w:val="00B3239B"/>
    <w:rsid w:val="00B377F5"/>
    <w:rsid w:val="00B41028"/>
    <w:rsid w:val="00B432A0"/>
    <w:rsid w:val="00B44137"/>
    <w:rsid w:val="00B4738B"/>
    <w:rsid w:val="00B47956"/>
    <w:rsid w:val="00B517F7"/>
    <w:rsid w:val="00B52AFC"/>
    <w:rsid w:val="00B52EFE"/>
    <w:rsid w:val="00B54FED"/>
    <w:rsid w:val="00B60DCA"/>
    <w:rsid w:val="00B63C73"/>
    <w:rsid w:val="00B672B3"/>
    <w:rsid w:val="00B71462"/>
    <w:rsid w:val="00B7265B"/>
    <w:rsid w:val="00B74C8A"/>
    <w:rsid w:val="00B74D26"/>
    <w:rsid w:val="00B76DB6"/>
    <w:rsid w:val="00B76F37"/>
    <w:rsid w:val="00B77DBF"/>
    <w:rsid w:val="00B810DF"/>
    <w:rsid w:val="00B81FBB"/>
    <w:rsid w:val="00B8309F"/>
    <w:rsid w:val="00B83813"/>
    <w:rsid w:val="00B846EC"/>
    <w:rsid w:val="00B84D20"/>
    <w:rsid w:val="00B902B9"/>
    <w:rsid w:val="00B91944"/>
    <w:rsid w:val="00B92C59"/>
    <w:rsid w:val="00B93FC2"/>
    <w:rsid w:val="00B95BFE"/>
    <w:rsid w:val="00B96C22"/>
    <w:rsid w:val="00B972D3"/>
    <w:rsid w:val="00B97D7F"/>
    <w:rsid w:val="00BA1705"/>
    <w:rsid w:val="00BA2132"/>
    <w:rsid w:val="00BA3F4C"/>
    <w:rsid w:val="00BA641E"/>
    <w:rsid w:val="00BA7C7B"/>
    <w:rsid w:val="00BB4389"/>
    <w:rsid w:val="00BB61BE"/>
    <w:rsid w:val="00BB6D7D"/>
    <w:rsid w:val="00BC2797"/>
    <w:rsid w:val="00BC4227"/>
    <w:rsid w:val="00BC5F8A"/>
    <w:rsid w:val="00BD1366"/>
    <w:rsid w:val="00BD1703"/>
    <w:rsid w:val="00BD3419"/>
    <w:rsid w:val="00BD43E5"/>
    <w:rsid w:val="00BD5732"/>
    <w:rsid w:val="00BD59E3"/>
    <w:rsid w:val="00BD732A"/>
    <w:rsid w:val="00BD7FD7"/>
    <w:rsid w:val="00BE0315"/>
    <w:rsid w:val="00BE0427"/>
    <w:rsid w:val="00BE05F0"/>
    <w:rsid w:val="00BE1772"/>
    <w:rsid w:val="00BE1DEB"/>
    <w:rsid w:val="00BE4186"/>
    <w:rsid w:val="00BE4445"/>
    <w:rsid w:val="00BE7D5A"/>
    <w:rsid w:val="00BF0E8E"/>
    <w:rsid w:val="00BF1A7F"/>
    <w:rsid w:val="00BF3626"/>
    <w:rsid w:val="00BF3758"/>
    <w:rsid w:val="00BF690E"/>
    <w:rsid w:val="00BF7AB2"/>
    <w:rsid w:val="00C00F37"/>
    <w:rsid w:val="00C0279F"/>
    <w:rsid w:val="00C03CE0"/>
    <w:rsid w:val="00C03F51"/>
    <w:rsid w:val="00C04693"/>
    <w:rsid w:val="00C04B3C"/>
    <w:rsid w:val="00C10CC7"/>
    <w:rsid w:val="00C1316F"/>
    <w:rsid w:val="00C13225"/>
    <w:rsid w:val="00C13ECA"/>
    <w:rsid w:val="00C14C86"/>
    <w:rsid w:val="00C229F8"/>
    <w:rsid w:val="00C230CA"/>
    <w:rsid w:val="00C24E55"/>
    <w:rsid w:val="00C2750C"/>
    <w:rsid w:val="00C30C93"/>
    <w:rsid w:val="00C31326"/>
    <w:rsid w:val="00C322F1"/>
    <w:rsid w:val="00C33284"/>
    <w:rsid w:val="00C344F1"/>
    <w:rsid w:val="00C344FF"/>
    <w:rsid w:val="00C35096"/>
    <w:rsid w:val="00C357F0"/>
    <w:rsid w:val="00C35AA7"/>
    <w:rsid w:val="00C35C31"/>
    <w:rsid w:val="00C36DDE"/>
    <w:rsid w:val="00C371FA"/>
    <w:rsid w:val="00C412DD"/>
    <w:rsid w:val="00C423AC"/>
    <w:rsid w:val="00C44254"/>
    <w:rsid w:val="00C44FC6"/>
    <w:rsid w:val="00C46F61"/>
    <w:rsid w:val="00C47BB2"/>
    <w:rsid w:val="00C50E0F"/>
    <w:rsid w:val="00C51C28"/>
    <w:rsid w:val="00C53456"/>
    <w:rsid w:val="00C53DF0"/>
    <w:rsid w:val="00C56227"/>
    <w:rsid w:val="00C60C2D"/>
    <w:rsid w:val="00C62404"/>
    <w:rsid w:val="00C63CE4"/>
    <w:rsid w:val="00C64A3E"/>
    <w:rsid w:val="00C6535C"/>
    <w:rsid w:val="00C662F3"/>
    <w:rsid w:val="00C70043"/>
    <w:rsid w:val="00C73861"/>
    <w:rsid w:val="00C7432C"/>
    <w:rsid w:val="00C75791"/>
    <w:rsid w:val="00C76304"/>
    <w:rsid w:val="00C77BE4"/>
    <w:rsid w:val="00C806B8"/>
    <w:rsid w:val="00C829D2"/>
    <w:rsid w:val="00C840F4"/>
    <w:rsid w:val="00C84955"/>
    <w:rsid w:val="00C86467"/>
    <w:rsid w:val="00C90321"/>
    <w:rsid w:val="00C93559"/>
    <w:rsid w:val="00C94DE7"/>
    <w:rsid w:val="00C95C72"/>
    <w:rsid w:val="00C96B86"/>
    <w:rsid w:val="00C97117"/>
    <w:rsid w:val="00C9775C"/>
    <w:rsid w:val="00C97DF7"/>
    <w:rsid w:val="00CA152F"/>
    <w:rsid w:val="00CA1A6A"/>
    <w:rsid w:val="00CA24B4"/>
    <w:rsid w:val="00CA2662"/>
    <w:rsid w:val="00CA6108"/>
    <w:rsid w:val="00CB2691"/>
    <w:rsid w:val="00CB42A3"/>
    <w:rsid w:val="00CB4C42"/>
    <w:rsid w:val="00CB5572"/>
    <w:rsid w:val="00CB60D1"/>
    <w:rsid w:val="00CB766B"/>
    <w:rsid w:val="00CC2929"/>
    <w:rsid w:val="00CC2FA1"/>
    <w:rsid w:val="00CC356D"/>
    <w:rsid w:val="00CC5090"/>
    <w:rsid w:val="00CD109D"/>
    <w:rsid w:val="00CD1E9D"/>
    <w:rsid w:val="00CD33BA"/>
    <w:rsid w:val="00CD5C6B"/>
    <w:rsid w:val="00CD6ABB"/>
    <w:rsid w:val="00CD7C94"/>
    <w:rsid w:val="00CE148E"/>
    <w:rsid w:val="00CE1CC5"/>
    <w:rsid w:val="00CE5CF2"/>
    <w:rsid w:val="00CF0BE6"/>
    <w:rsid w:val="00CF537C"/>
    <w:rsid w:val="00CF59AA"/>
    <w:rsid w:val="00CF5FEA"/>
    <w:rsid w:val="00D00A5D"/>
    <w:rsid w:val="00D00A87"/>
    <w:rsid w:val="00D0280D"/>
    <w:rsid w:val="00D02F2F"/>
    <w:rsid w:val="00D03B14"/>
    <w:rsid w:val="00D05982"/>
    <w:rsid w:val="00D068A4"/>
    <w:rsid w:val="00D13087"/>
    <w:rsid w:val="00D1361A"/>
    <w:rsid w:val="00D1450E"/>
    <w:rsid w:val="00D1670B"/>
    <w:rsid w:val="00D16FA0"/>
    <w:rsid w:val="00D203A0"/>
    <w:rsid w:val="00D214C6"/>
    <w:rsid w:val="00D22271"/>
    <w:rsid w:val="00D25924"/>
    <w:rsid w:val="00D26DCE"/>
    <w:rsid w:val="00D271FB"/>
    <w:rsid w:val="00D30698"/>
    <w:rsid w:val="00D32709"/>
    <w:rsid w:val="00D35317"/>
    <w:rsid w:val="00D36E13"/>
    <w:rsid w:val="00D36E39"/>
    <w:rsid w:val="00D43021"/>
    <w:rsid w:val="00D438DB"/>
    <w:rsid w:val="00D44ACC"/>
    <w:rsid w:val="00D44D8C"/>
    <w:rsid w:val="00D5130A"/>
    <w:rsid w:val="00D51769"/>
    <w:rsid w:val="00D522D8"/>
    <w:rsid w:val="00D5491C"/>
    <w:rsid w:val="00D554E8"/>
    <w:rsid w:val="00D56C2D"/>
    <w:rsid w:val="00D5748E"/>
    <w:rsid w:val="00D57710"/>
    <w:rsid w:val="00D612A9"/>
    <w:rsid w:val="00D6347E"/>
    <w:rsid w:val="00D6623F"/>
    <w:rsid w:val="00D66322"/>
    <w:rsid w:val="00D66935"/>
    <w:rsid w:val="00D73224"/>
    <w:rsid w:val="00D7378F"/>
    <w:rsid w:val="00D75807"/>
    <w:rsid w:val="00D80021"/>
    <w:rsid w:val="00D808E9"/>
    <w:rsid w:val="00D86BF6"/>
    <w:rsid w:val="00D8724C"/>
    <w:rsid w:val="00D900D0"/>
    <w:rsid w:val="00D92CA0"/>
    <w:rsid w:val="00D938C1"/>
    <w:rsid w:val="00D94ACD"/>
    <w:rsid w:val="00DA085F"/>
    <w:rsid w:val="00DA18AB"/>
    <w:rsid w:val="00DA39A8"/>
    <w:rsid w:val="00DA47A8"/>
    <w:rsid w:val="00DA4A6B"/>
    <w:rsid w:val="00DB10FF"/>
    <w:rsid w:val="00DB3592"/>
    <w:rsid w:val="00DB35CD"/>
    <w:rsid w:val="00DB3ADD"/>
    <w:rsid w:val="00DB45CF"/>
    <w:rsid w:val="00DB4C93"/>
    <w:rsid w:val="00DB5DFD"/>
    <w:rsid w:val="00DB7EAF"/>
    <w:rsid w:val="00DC1C92"/>
    <w:rsid w:val="00DC3F8A"/>
    <w:rsid w:val="00DC71AE"/>
    <w:rsid w:val="00DD4317"/>
    <w:rsid w:val="00DD46E9"/>
    <w:rsid w:val="00DD4982"/>
    <w:rsid w:val="00DD6459"/>
    <w:rsid w:val="00DE0D00"/>
    <w:rsid w:val="00DE16CD"/>
    <w:rsid w:val="00DE6492"/>
    <w:rsid w:val="00DE7A35"/>
    <w:rsid w:val="00DF1BCF"/>
    <w:rsid w:val="00DF27C1"/>
    <w:rsid w:val="00DF280B"/>
    <w:rsid w:val="00DF28B7"/>
    <w:rsid w:val="00DF3D46"/>
    <w:rsid w:val="00DF68C0"/>
    <w:rsid w:val="00DF7F5A"/>
    <w:rsid w:val="00E00A22"/>
    <w:rsid w:val="00E00FFD"/>
    <w:rsid w:val="00E04C02"/>
    <w:rsid w:val="00E053B2"/>
    <w:rsid w:val="00E0595C"/>
    <w:rsid w:val="00E111B6"/>
    <w:rsid w:val="00E139D5"/>
    <w:rsid w:val="00E14CA5"/>
    <w:rsid w:val="00E152DF"/>
    <w:rsid w:val="00E22D1B"/>
    <w:rsid w:val="00E235F5"/>
    <w:rsid w:val="00E23783"/>
    <w:rsid w:val="00E26411"/>
    <w:rsid w:val="00E307B6"/>
    <w:rsid w:val="00E35820"/>
    <w:rsid w:val="00E37C5B"/>
    <w:rsid w:val="00E41AD6"/>
    <w:rsid w:val="00E42017"/>
    <w:rsid w:val="00E42047"/>
    <w:rsid w:val="00E42730"/>
    <w:rsid w:val="00E428EE"/>
    <w:rsid w:val="00E46268"/>
    <w:rsid w:val="00E47A04"/>
    <w:rsid w:val="00E51B33"/>
    <w:rsid w:val="00E55854"/>
    <w:rsid w:val="00E628AD"/>
    <w:rsid w:val="00E64339"/>
    <w:rsid w:val="00E64AA9"/>
    <w:rsid w:val="00E677BD"/>
    <w:rsid w:val="00E70C44"/>
    <w:rsid w:val="00E72B6E"/>
    <w:rsid w:val="00E73249"/>
    <w:rsid w:val="00E74C8E"/>
    <w:rsid w:val="00E80CA8"/>
    <w:rsid w:val="00E83C00"/>
    <w:rsid w:val="00E872A7"/>
    <w:rsid w:val="00E91682"/>
    <w:rsid w:val="00E92167"/>
    <w:rsid w:val="00E93533"/>
    <w:rsid w:val="00E952AE"/>
    <w:rsid w:val="00EA19E9"/>
    <w:rsid w:val="00EA2A6F"/>
    <w:rsid w:val="00EA3028"/>
    <w:rsid w:val="00EA369D"/>
    <w:rsid w:val="00EA3E1A"/>
    <w:rsid w:val="00EA411E"/>
    <w:rsid w:val="00EA641F"/>
    <w:rsid w:val="00EA6A5A"/>
    <w:rsid w:val="00EB090B"/>
    <w:rsid w:val="00EB19E0"/>
    <w:rsid w:val="00EB5A80"/>
    <w:rsid w:val="00EB76CB"/>
    <w:rsid w:val="00EC07DD"/>
    <w:rsid w:val="00EC0D7C"/>
    <w:rsid w:val="00EC3652"/>
    <w:rsid w:val="00EC7F14"/>
    <w:rsid w:val="00ED196E"/>
    <w:rsid w:val="00ED4BE0"/>
    <w:rsid w:val="00ED4FA0"/>
    <w:rsid w:val="00EE220A"/>
    <w:rsid w:val="00EE2853"/>
    <w:rsid w:val="00EF18CC"/>
    <w:rsid w:val="00EF4B35"/>
    <w:rsid w:val="00EF5D36"/>
    <w:rsid w:val="00EF66FC"/>
    <w:rsid w:val="00F011CA"/>
    <w:rsid w:val="00F0135B"/>
    <w:rsid w:val="00F02E73"/>
    <w:rsid w:val="00F0310F"/>
    <w:rsid w:val="00F038E9"/>
    <w:rsid w:val="00F10140"/>
    <w:rsid w:val="00F11BAF"/>
    <w:rsid w:val="00F11CE3"/>
    <w:rsid w:val="00F127F5"/>
    <w:rsid w:val="00F1349B"/>
    <w:rsid w:val="00F13FF8"/>
    <w:rsid w:val="00F1428A"/>
    <w:rsid w:val="00F16F28"/>
    <w:rsid w:val="00F16FDF"/>
    <w:rsid w:val="00F17B72"/>
    <w:rsid w:val="00F17DCE"/>
    <w:rsid w:val="00F22750"/>
    <w:rsid w:val="00F23CA1"/>
    <w:rsid w:val="00F2401A"/>
    <w:rsid w:val="00F2646F"/>
    <w:rsid w:val="00F27E65"/>
    <w:rsid w:val="00F307BF"/>
    <w:rsid w:val="00F35BB5"/>
    <w:rsid w:val="00F40203"/>
    <w:rsid w:val="00F40502"/>
    <w:rsid w:val="00F405C9"/>
    <w:rsid w:val="00F40A19"/>
    <w:rsid w:val="00F414CD"/>
    <w:rsid w:val="00F414F8"/>
    <w:rsid w:val="00F426FC"/>
    <w:rsid w:val="00F44FA1"/>
    <w:rsid w:val="00F45071"/>
    <w:rsid w:val="00F4753A"/>
    <w:rsid w:val="00F475C0"/>
    <w:rsid w:val="00F47626"/>
    <w:rsid w:val="00F47CAB"/>
    <w:rsid w:val="00F50275"/>
    <w:rsid w:val="00F5039B"/>
    <w:rsid w:val="00F505C7"/>
    <w:rsid w:val="00F50C57"/>
    <w:rsid w:val="00F51366"/>
    <w:rsid w:val="00F54824"/>
    <w:rsid w:val="00F566F6"/>
    <w:rsid w:val="00F56C8B"/>
    <w:rsid w:val="00F56CE1"/>
    <w:rsid w:val="00F6252A"/>
    <w:rsid w:val="00F62D01"/>
    <w:rsid w:val="00F62EE5"/>
    <w:rsid w:val="00F669C5"/>
    <w:rsid w:val="00F72DEA"/>
    <w:rsid w:val="00F773DD"/>
    <w:rsid w:val="00F803B0"/>
    <w:rsid w:val="00F80E14"/>
    <w:rsid w:val="00F80E25"/>
    <w:rsid w:val="00F83A70"/>
    <w:rsid w:val="00F85B40"/>
    <w:rsid w:val="00F869B7"/>
    <w:rsid w:val="00F872C5"/>
    <w:rsid w:val="00F876BC"/>
    <w:rsid w:val="00F9005C"/>
    <w:rsid w:val="00F904AE"/>
    <w:rsid w:val="00FA0095"/>
    <w:rsid w:val="00FA0966"/>
    <w:rsid w:val="00FA0C79"/>
    <w:rsid w:val="00FA2436"/>
    <w:rsid w:val="00FA3603"/>
    <w:rsid w:val="00FA6905"/>
    <w:rsid w:val="00FA6DEE"/>
    <w:rsid w:val="00FA79AE"/>
    <w:rsid w:val="00FA7A01"/>
    <w:rsid w:val="00FA7D94"/>
    <w:rsid w:val="00FB03E9"/>
    <w:rsid w:val="00FB2B0F"/>
    <w:rsid w:val="00FB35C7"/>
    <w:rsid w:val="00FB4456"/>
    <w:rsid w:val="00FB503B"/>
    <w:rsid w:val="00FB5D74"/>
    <w:rsid w:val="00FC1D90"/>
    <w:rsid w:val="00FC3A0E"/>
    <w:rsid w:val="00FC5E86"/>
    <w:rsid w:val="00FD0A3A"/>
    <w:rsid w:val="00FD16AF"/>
    <w:rsid w:val="00FD1F4D"/>
    <w:rsid w:val="00FD2143"/>
    <w:rsid w:val="00FD2219"/>
    <w:rsid w:val="00FD2A3E"/>
    <w:rsid w:val="00FD2E25"/>
    <w:rsid w:val="00FD377F"/>
    <w:rsid w:val="00FD7077"/>
    <w:rsid w:val="00FE0EA0"/>
    <w:rsid w:val="00FE144C"/>
    <w:rsid w:val="00FE20B2"/>
    <w:rsid w:val="00FE2A49"/>
    <w:rsid w:val="00FE5BBC"/>
    <w:rsid w:val="00FE7CC6"/>
    <w:rsid w:val="00FF09F0"/>
    <w:rsid w:val="00FF2509"/>
    <w:rsid w:val="00FF4257"/>
    <w:rsid w:val="00FF45E2"/>
    <w:rsid w:val="00FF4860"/>
    <w:rsid w:val="00FF4DB0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E96881"/>
  <w15:docId w15:val="{D1EF612A-BCF2-4F1C-84E2-E0AAF949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03B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BE44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54E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854EA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BE444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BE444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DD498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DD4982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DD4982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D4982"/>
    <w:rPr>
      <w:rFonts w:ascii="Ecofont_Spranq_eco_Sans" w:hAnsi="Ecofont_Spranq_eco_Sans" w:cs="Tahoma"/>
      <w:sz w:val="24"/>
      <w:szCs w:val="24"/>
    </w:rPr>
  </w:style>
  <w:style w:type="character" w:styleId="nfase">
    <w:name w:val="Emphasis"/>
    <w:qFormat/>
    <w:rsid w:val="00DD4982"/>
    <w:rPr>
      <w:i/>
      <w:iCs/>
    </w:rPr>
  </w:style>
  <w:style w:type="numbering" w:customStyle="1" w:styleId="Estilo1">
    <w:name w:val="Estilo1"/>
    <w:uiPriority w:val="99"/>
    <w:rsid w:val="00C344F1"/>
    <w:pPr>
      <w:numPr>
        <w:numId w:val="3"/>
      </w:numPr>
    </w:pPr>
  </w:style>
  <w:style w:type="numbering" w:customStyle="1" w:styleId="Estilo2">
    <w:name w:val="Estilo2"/>
    <w:uiPriority w:val="99"/>
    <w:rsid w:val="00241329"/>
    <w:pPr>
      <w:numPr>
        <w:numId w:val="4"/>
      </w:numPr>
    </w:pPr>
  </w:style>
  <w:style w:type="numbering" w:customStyle="1" w:styleId="Estilo3">
    <w:name w:val="Estilo3"/>
    <w:uiPriority w:val="99"/>
    <w:rsid w:val="00606C78"/>
    <w:pPr>
      <w:numPr>
        <w:numId w:val="5"/>
      </w:numPr>
    </w:pPr>
  </w:style>
  <w:style w:type="numbering" w:customStyle="1" w:styleId="Estilo4">
    <w:name w:val="Estilo4"/>
    <w:uiPriority w:val="99"/>
    <w:rsid w:val="00F50C57"/>
    <w:pPr>
      <w:numPr>
        <w:numId w:val="6"/>
      </w:numPr>
    </w:pPr>
  </w:style>
  <w:style w:type="numbering" w:customStyle="1" w:styleId="Estilo5">
    <w:name w:val="Estilo5"/>
    <w:uiPriority w:val="99"/>
    <w:rsid w:val="00F50C57"/>
    <w:pPr>
      <w:numPr>
        <w:numId w:val="7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BE4445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BE444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uiPriority w:val="39"/>
    <w:rsid w:val="00BD1703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next w:val="Normal"/>
    <w:link w:val="Nivel1Char"/>
    <w:qFormat/>
    <w:rsid w:val="0046603B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46603B"/>
    <w:rPr>
      <w:rFonts w:ascii="Arial" w:eastAsiaTheme="majorEastAsia" w:hAnsi="Arial" w:cs="Arial"/>
      <w:b/>
      <w:color w:val="000000"/>
      <w:sz w:val="32"/>
      <w:szCs w:val="32"/>
    </w:rPr>
  </w:style>
  <w:style w:type="character" w:customStyle="1" w:styleId="Nivel01Char">
    <w:name w:val="Nivel 01 Char"/>
    <w:basedOn w:val="Fontepargpadro"/>
    <w:link w:val="Nivel01"/>
    <w:rsid w:val="0003490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A01C0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A01C06"/>
    <w:rPr>
      <w:rFonts w:ascii="Ecofont_Spranq_eco_Sans" w:eastAsiaTheme="minorEastAsia" w:hAnsi="Ecofont_Spranq_eco_Sans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A01C06"/>
    <w:rPr>
      <w:rFonts w:ascii="Ecofont_Spranq_eco_Sans" w:eastAsiaTheme="minorEastAsia" w:hAnsi="Ecofont_Spranq_eco_Sans" w:cs="Tahoma"/>
    </w:rPr>
  </w:style>
  <w:style w:type="paragraph" w:customStyle="1" w:styleId="Normal1">
    <w:name w:val="Normal1"/>
    <w:rsid w:val="00DB7EAF"/>
    <w:pPr>
      <w:suppressAutoHyphens/>
      <w:spacing w:line="276" w:lineRule="auto"/>
    </w:pPr>
    <w:rPr>
      <w:rFonts w:ascii="Arial" w:eastAsia="Arial" w:hAnsi="Arial" w:cs="Arial"/>
      <w:color w:val="000000"/>
      <w:kern w:val="1"/>
      <w:sz w:val="22"/>
    </w:rPr>
  </w:style>
  <w:style w:type="character" w:styleId="TextodoEspaoReservado">
    <w:name w:val="Placeholder Text"/>
    <w:uiPriority w:val="99"/>
    <w:semiHidden/>
    <w:rsid w:val="00DB7EAF"/>
    <w:rPr>
      <w:color w:val="808080"/>
    </w:rPr>
  </w:style>
  <w:style w:type="character" w:customStyle="1" w:styleId="Ttulo3Char">
    <w:name w:val="Título 3 Char"/>
    <w:basedOn w:val="Fontepargpadro"/>
    <w:link w:val="Ttulo3"/>
    <w:semiHidden/>
    <w:rsid w:val="00854E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semiHidden/>
    <w:rsid w:val="00854EA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9F00F0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rsid w:val="009F00F0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PargrafodaListaChar">
    <w:name w:val="Parágrafo da Lista Char"/>
    <w:link w:val="PargrafodaLista"/>
    <w:rsid w:val="00C35C31"/>
    <w:rPr>
      <w:rFonts w:ascii="Arial" w:hAnsi="Arial" w:cs="Tahoma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3239B"/>
    <w:rPr>
      <w:rFonts w:ascii="Arial" w:eastAsia="Times New Roman" w:hAnsi="Arial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3239B"/>
    <w:rPr>
      <w:rFonts w:ascii="Arial" w:eastAsiaTheme="minorEastAsia" w:hAnsi="Arial" w:cs="Tahoma"/>
      <w:b/>
      <w:bCs/>
    </w:rPr>
  </w:style>
  <w:style w:type="paragraph" w:customStyle="1" w:styleId="textoalinhadoesquerda">
    <w:name w:val="texto_alinhado_esquerda"/>
    <w:basedOn w:val="Normal"/>
    <w:rsid w:val="00B3239B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Forte">
    <w:name w:val="Strong"/>
    <w:basedOn w:val="Fontepargpadro"/>
    <w:uiPriority w:val="22"/>
    <w:qFormat/>
    <w:rsid w:val="00B3239B"/>
    <w:rPr>
      <w:b/>
      <w:bCs/>
    </w:rPr>
  </w:style>
  <w:style w:type="paragraph" w:styleId="Reviso">
    <w:name w:val="Revision"/>
    <w:hidden/>
    <w:uiPriority w:val="99"/>
    <w:semiHidden/>
    <w:rsid w:val="00A81192"/>
    <w:rPr>
      <w:rFonts w:ascii="Arial" w:hAnsi="Arial" w:cs="Tahoma"/>
      <w:szCs w:val="24"/>
    </w:rPr>
  </w:style>
  <w:style w:type="paragraph" w:customStyle="1" w:styleId="PargrafodaLista1">
    <w:name w:val="Parágrafo da Lista1"/>
    <w:basedOn w:val="Normal"/>
    <w:rsid w:val="00285A1D"/>
    <w:pPr>
      <w:suppressAutoHyphens/>
      <w:ind w:left="720"/>
      <w:contextualSpacing/>
      <w:jc w:val="both"/>
    </w:pPr>
    <w:rPr>
      <w:rFonts w:ascii="Times New Roman" w:eastAsia="Arial" w:hAnsi="Times New Roman" w:cs="Times New Roman"/>
      <w:color w:val="000000"/>
      <w:szCs w:val="20"/>
      <w:lang w:eastAsia="zh-CN"/>
    </w:rPr>
  </w:style>
  <w:style w:type="paragraph" w:customStyle="1" w:styleId="Default">
    <w:name w:val="Default"/>
    <w:rsid w:val="005977D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2019-02-26T00:00:00</PublishDate>
  <Abstract>23110.057712/2018-96</Abstract>
  <CompanyAddress/>
  <CompanyPhone>09h00min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E06C8697F713498C3E6AAEE1D81BC5" ma:contentTypeVersion="13" ma:contentTypeDescription="Crie um novo documento." ma:contentTypeScope="" ma:versionID="7d773aeae7bfff5d25fb36fd0c8ac7d1">
  <xsd:schema xmlns:xsd="http://www.w3.org/2001/XMLSchema" xmlns:xs="http://www.w3.org/2001/XMLSchema" xmlns:p="http://schemas.microsoft.com/office/2006/metadata/properties" xmlns:ns2="c3a55f41-1956-4496-8afb-06fab8a0c6dd" xmlns:ns3="5c73b2ae-0ffb-46d7-a565-4a8b02f31f03" targetNamespace="http://schemas.microsoft.com/office/2006/metadata/properties" ma:root="true" ma:fieldsID="997d38cd12d4cdd355cfbfcd80cd7a35" ns2:_="" ns3:_="">
    <xsd:import namespace="c3a55f41-1956-4496-8afb-06fab8a0c6dd"/>
    <xsd:import namespace="5c73b2ae-0ffb-46d7-a565-4a8b02f31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55f41-1956-4496-8afb-06fab8a0c6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3b2ae-0ffb-46d7-a565-4a8b02f31f0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e7c9dc0-542c-4fe3-ae97-b54457e46317}" ma:internalName="TaxCatchAll" ma:showField="CatchAllData" ma:web="5c73b2ae-0ffb-46d7-a565-4a8b02f31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73b2ae-0ffb-46d7-a565-4a8b02f31f03" xsi:nil="true"/>
    <lcf76f155ced4ddcb4097134ff3c332f xmlns="c3a55f41-1956-4496-8afb-06fab8a0c6d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8D6C77-880B-4056-9DEA-B8E9E8E792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89DAE8-DB3E-43FD-A498-D8BFD724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a55f41-1956-4496-8afb-06fab8a0c6dd"/>
    <ds:schemaRef ds:uri="5c73b2ae-0ffb-46d7-a565-4a8b02f31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AD6D9-8199-4448-AB03-42648CC454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53E573-3733-402F-BF24-32F112623766}">
  <ds:schemaRefs>
    <ds:schemaRef ds:uri="http://schemas.microsoft.com/office/2006/metadata/properties"/>
    <ds:schemaRef ds:uri="http://schemas.microsoft.com/office/infopath/2007/PartnerControls"/>
    <ds:schemaRef ds:uri="5c73b2ae-0ffb-46d7-a565-4a8b02f31f03"/>
    <ds:schemaRef ds:uri="c3a55f41-1956-4496-8afb-06fab8a0c6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8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014/2019</vt:lpstr>
    </vt:vector>
  </TitlesOfParts>
  <Company>EDUARDO DOTTI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014/2019</dc:title>
  <dc:subject>Contratação de empresa especializada para a prestação de serviços laboratoriais especializados de Anatomia Patológica</dc:subject>
  <dc:creator>Adriano</dc:creator>
  <cp:keywords>Pedido 632A/2018</cp:keywords>
  <cp:lastModifiedBy>Elieser Pereira Szczepaniak</cp:lastModifiedBy>
  <cp:revision>8</cp:revision>
  <cp:lastPrinted>2010-11-03T18:07:00Z</cp:lastPrinted>
  <dcterms:created xsi:type="dcterms:W3CDTF">2020-03-12T13:04:00Z</dcterms:created>
  <dcterms:modified xsi:type="dcterms:W3CDTF">2022-12-15T16:18:00Z</dcterms:modified>
  <cp:category>Menor Preço por Lote</cp:category>
  <cp:contentStatus>Unidade de Laboratório de Análises Clínicas e Anatomia Patológica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0x010100D6E06C8697F713498C3E6AAEE1D81BC5</vt:lpwstr>
  </property>
  <property fmtid="{D5CDD505-2E9C-101B-9397-08002B2CF9AE}" pid="3" name="MediaServiceImageTags">
    <vt:lpwstr/>
  </property>
</Properties>
</file>